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8825F" w14:textId="1E8AF9AC" w:rsidR="00C62700" w:rsidRPr="0052548E" w:rsidRDefault="00C62700" w:rsidP="00C627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2525465"/>
      <w:bookmarkStart w:id="1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E27ED0">
        <w:rPr>
          <w:rFonts w:ascii="Arial" w:hAnsi="Arial" w:cs="Arial"/>
          <w:b/>
          <w:bCs/>
          <w:sz w:val="28"/>
        </w:rPr>
        <w:t>R1-</w:t>
      </w:r>
      <w:r w:rsidR="00E27ED0" w:rsidRPr="00E27ED0">
        <w:rPr>
          <w:rFonts w:ascii="Arial" w:hAnsi="Arial" w:cs="Arial"/>
          <w:b/>
          <w:bCs/>
          <w:sz w:val="28"/>
        </w:rPr>
        <w:t>2002554</w:t>
      </w:r>
    </w:p>
    <w:p w14:paraId="1C384C63" w14:textId="184DCB30" w:rsidR="009F6DEA" w:rsidRPr="009513AC" w:rsidRDefault="00C6270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12BF82B" w14:textId="035838B0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487100">
        <w:rPr>
          <w:rFonts w:ascii="Arial" w:hAnsi="Arial"/>
          <w:sz w:val="24"/>
        </w:rPr>
        <w:t>6</w:t>
      </w:r>
      <w:r w:rsidR="00CE3180" w:rsidRPr="00CE3180">
        <w:rPr>
          <w:rFonts w:ascii="Arial" w:hAnsi="Arial"/>
          <w:sz w:val="24"/>
        </w:rPr>
        <w:t>.</w:t>
      </w:r>
      <w:r w:rsidR="0060232B">
        <w:rPr>
          <w:rFonts w:ascii="Arial" w:hAnsi="Arial"/>
          <w:sz w:val="24"/>
        </w:rPr>
        <w:t>5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5860AFC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487100">
        <w:rPr>
          <w:rFonts w:ascii="Arial" w:hAnsi="Arial"/>
          <w:color w:val="000000" w:themeColor="text1"/>
          <w:sz w:val="22"/>
        </w:rPr>
        <w:t xml:space="preserve">Remaining issues on </w:t>
      </w:r>
      <w:r w:rsidR="0060232B" w:rsidRPr="00C74EF5">
        <w:rPr>
          <w:rFonts w:ascii="Arial" w:hAnsi="Arial"/>
          <w:color w:val="000000" w:themeColor="text1"/>
          <w:sz w:val="22"/>
        </w:rPr>
        <w:t>low PAPR RS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4" w:name="_Ref465963108"/>
      <w:r w:rsidRPr="00183CB7">
        <w:t>Introduction</w:t>
      </w:r>
      <w:bookmarkEnd w:id="1"/>
      <w:bookmarkEnd w:id="4"/>
    </w:p>
    <w:p w14:paraId="3DA6773B" w14:textId="01893D19" w:rsidR="00487100" w:rsidRDefault="0060232B" w:rsidP="000A3CBA">
      <w:pPr>
        <w:jc w:val="both"/>
        <w:rPr>
          <w:lang w:val="en-GB"/>
        </w:rPr>
      </w:pPr>
      <w:r>
        <w:rPr>
          <w:lang w:val="en-GB"/>
        </w:rPr>
        <w:t>In this contribution, two remaining issues are discussed on low PAPR RS, which is introduced for NR Rel-16.</w:t>
      </w:r>
    </w:p>
    <w:p w14:paraId="30FAA9CB" w14:textId="2076BB02" w:rsidR="007D7698" w:rsidRDefault="00C41E0C" w:rsidP="000A3CBA">
      <w:pPr>
        <w:jc w:val="both"/>
      </w:pPr>
      <w:r>
        <w:t xml:space="preserve">In this contribution, </w:t>
      </w:r>
      <w:r w:rsidR="00CB1720">
        <w:t xml:space="preserve">Section </w:t>
      </w:r>
      <w:r w:rsidR="00CB1720">
        <w:fldChar w:fldCharType="begin"/>
      </w:r>
      <w:r w:rsidR="00CB1720">
        <w:instrText xml:space="preserve"> REF _Ref20648195 \r \h </w:instrText>
      </w:r>
      <w:r w:rsidR="00CB1720">
        <w:fldChar w:fldCharType="separate"/>
      </w:r>
      <w:r w:rsidR="003F0940">
        <w:t>2</w:t>
      </w:r>
      <w:r w:rsidR="00CB1720">
        <w:fldChar w:fldCharType="end"/>
      </w:r>
      <w:r w:rsidR="00CB1720">
        <w:t xml:space="preserve"> </w:t>
      </w:r>
      <w:r w:rsidR="0060232B">
        <w:t>discussed an identified issue on ambiguity of PTRS sequence when Pi/2 BPSK is enabled for PUSCH. A TP is provided to clarify the issue</w:t>
      </w:r>
      <w:r w:rsidR="00487100">
        <w:t xml:space="preserve">. </w:t>
      </w:r>
      <w:r w:rsidR="0060232B">
        <w:t xml:space="preserve">Section </w:t>
      </w:r>
      <w:r w:rsidR="0060232B">
        <w:fldChar w:fldCharType="begin"/>
      </w:r>
      <w:r w:rsidR="0060232B">
        <w:instrText xml:space="preserve"> REF _Ref37085465 \r \h </w:instrText>
      </w:r>
      <w:r w:rsidR="0060232B">
        <w:fldChar w:fldCharType="separate"/>
      </w:r>
      <w:r w:rsidR="0060232B">
        <w:t>3</w:t>
      </w:r>
      <w:r w:rsidR="0060232B">
        <w:fldChar w:fldCharType="end"/>
      </w:r>
      <w:r w:rsidR="0060232B">
        <w:t xml:space="preserve"> discussed an open issue of </w:t>
      </w:r>
      <w:r w:rsidR="000B17C3">
        <w:t>missing support of</w:t>
      </w:r>
      <w:r w:rsidR="0060232B">
        <w:t xml:space="preserve"> sequence hopping for PUCCH </w:t>
      </w:r>
      <w:r w:rsidR="000B17C3">
        <w:t xml:space="preserve">with Pi/2 BPSK modulation </w:t>
      </w:r>
      <w:r w:rsidR="0060232B">
        <w:t>and a TP is provided to resolve the issue</w:t>
      </w:r>
      <w:r w:rsidR="000B17C3">
        <w:t>.</w:t>
      </w:r>
      <w:r w:rsidR="0060232B">
        <w:t xml:space="preserve"> </w:t>
      </w:r>
      <w:r w:rsidR="00521704">
        <w:t>Conclusions are drawn in Section</w:t>
      </w:r>
      <w:r w:rsidR="0060232B">
        <w:t xml:space="preserve"> </w:t>
      </w:r>
      <w:r w:rsidR="0060232B">
        <w:fldChar w:fldCharType="begin"/>
      </w:r>
      <w:r w:rsidR="0060232B">
        <w:instrText xml:space="preserve"> REF _Ref37085451 \r \h </w:instrText>
      </w:r>
      <w:r w:rsidR="0060232B">
        <w:fldChar w:fldCharType="separate"/>
      </w:r>
      <w:r w:rsidR="0060232B">
        <w:t>4</w:t>
      </w:r>
      <w:r w:rsidR="0060232B">
        <w:fldChar w:fldCharType="end"/>
      </w:r>
      <w:r w:rsidR="00521704">
        <w:t xml:space="preserve">. </w:t>
      </w:r>
    </w:p>
    <w:p w14:paraId="4F8B541F" w14:textId="18162461" w:rsidR="0047392B" w:rsidRPr="0047392B" w:rsidRDefault="0060232B" w:rsidP="005936FC">
      <w:pPr>
        <w:pStyle w:val="Heading1"/>
        <w:rPr>
          <w:lang w:eastAsia="zh-CN"/>
        </w:rPr>
      </w:pPr>
      <w:bookmarkStart w:id="5" w:name="_Ref525738522"/>
      <w:bookmarkStart w:id="6" w:name="_Ref471731770"/>
      <w:bookmarkStart w:id="7" w:name="_Ref462669569"/>
      <w:r>
        <w:rPr>
          <w:lang w:eastAsia="zh-CN"/>
        </w:rPr>
        <w:t>PTRS sequence for PUSCH with Pi/2 BPSK modulation</w:t>
      </w:r>
    </w:p>
    <w:p w14:paraId="36D1A083" w14:textId="3C7224AD" w:rsidR="006C36FF" w:rsidRDefault="006C36FF" w:rsidP="006C36FF">
      <w:pPr>
        <w:jc w:val="both"/>
        <w:rPr>
          <w:lang w:val="en-GB"/>
        </w:rPr>
      </w:pPr>
      <w:r>
        <w:rPr>
          <w:lang w:val="en-GB"/>
        </w:rPr>
        <w:t>In PTRS sequence generation for PUSCH with Pi/2 BPSK modulation, i</w:t>
      </w:r>
      <w:r w:rsidRPr="006C36FF">
        <w:rPr>
          <w:lang w:val="en-GB"/>
        </w:rPr>
        <w:t xml:space="preserve">n </w:t>
      </w:r>
      <w:r>
        <w:rPr>
          <w:lang w:val="en-GB"/>
        </w:rPr>
        <w:t>TS38.211 clause 6.4.1.2.1.1, the following behaviour is specified</w:t>
      </w:r>
    </w:p>
    <w:p w14:paraId="17277416" w14:textId="1DEE8B0F" w:rsidR="006C36FF" w:rsidRDefault="006C36FF" w:rsidP="006C36FF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801F2" wp14:editId="24FF76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A99F9" w14:textId="7FD81904" w:rsidR="006C36FF" w:rsidRPr="006C36FF" w:rsidRDefault="006C36FF" w:rsidP="006C36FF">
                            <w:pPr>
                              <w:pStyle w:val="Heading6"/>
                              <w:numPr>
                                <w:ilvl w:val="0"/>
                                <w:numId w:val="0"/>
                              </w:numPr>
                              <w:ind w:left="1152" w:hanging="1152"/>
                            </w:pPr>
                            <w:bookmarkStart w:id="8" w:name="_Toc19796456"/>
                            <w:bookmarkStart w:id="9" w:name="_Toc26459682"/>
                            <w:bookmarkStart w:id="10" w:name="_Toc29230332"/>
                            <w:r>
                              <w:t>6.4.1.2.1.1</w:t>
                            </w:r>
                            <w:r>
                              <w:tab/>
                              <w:t xml:space="preserve">Sequence generation </w:t>
                            </w:r>
                            <w:r w:rsidRPr="005176DC">
                              <w:t>if tr</w:t>
                            </w:r>
                            <w:r>
                              <w:t>ansform precoding is not enabled</w:t>
                            </w:r>
                            <w:bookmarkEnd w:id="8"/>
                            <w:bookmarkEnd w:id="9"/>
                            <w:bookmarkEnd w:id="10"/>
                          </w:p>
                          <w:p w14:paraId="55944B94" w14:textId="7768978B" w:rsidR="006C36FF" w:rsidRDefault="006C36FF" w:rsidP="006C36FF">
                            <w:r>
                              <w:t xml:space="preserve">If transform precoding is not enabled, the </w:t>
                            </w:r>
                            <w:proofErr w:type="spellStart"/>
                            <w:r>
                              <w:t>precoded</w:t>
                            </w:r>
                            <w:proofErr w:type="spellEnd"/>
                            <w:r>
                              <w:t xml:space="preserve"> phase-tracking reference signal for subcarrier </w:t>
                            </w:r>
                            <w:r w:rsidRPr="00764B3B">
                              <w:rPr>
                                <w:position w:val="-6"/>
                              </w:rPr>
                              <w:object w:dxaOrig="180" w:dyaOrig="260" w14:anchorId="3FEF985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.5pt;height:14.25pt" o:ole="">
                                  <v:imagedata r:id="rId12" o:title=""/>
                                </v:shape>
                                <o:OLEObject Type="Embed" ProgID="Equation.3" ShapeID="_x0000_i1026" DrawAspect="Content" ObjectID="_1648037636" r:id="rId13"/>
                              </w:object>
                            </w:r>
                            <w:r>
                              <w:t xml:space="preserve"> on layer </w:t>
                            </w:r>
                            <w:r w:rsidRPr="0069673D">
                              <w:rPr>
                                <w:position w:val="-10"/>
                              </w:rPr>
                              <w:object w:dxaOrig="180" w:dyaOrig="279" w14:anchorId="65B46BB1">
                                <v:shape id="_x0000_i1028" type="#_x0000_t75" style="width:7.5pt;height:14.25pt" o:ole="">
                                  <v:imagedata r:id="rId14" o:title=""/>
                                </v:shape>
                                <o:OLEObject Type="Embed" ProgID="Equation.3" ShapeID="_x0000_i1028" DrawAspect="Content" ObjectID="_1648037637" r:id="rId15"/>
                              </w:object>
                            </w:r>
                            <w:r>
                              <w:t xml:space="preserve"> is given by</w:t>
                            </w:r>
                          </w:p>
                          <w:p w14:paraId="35244448" w14:textId="77777777" w:rsidR="006C36FF" w:rsidRDefault="006C36FF" w:rsidP="006C36FF">
                            <w:pPr>
                              <w:pStyle w:val="EQ"/>
                              <w:jc w:val="center"/>
                            </w:pPr>
                            <w:r>
                              <w:rPr>
                                <w:noProof w:val="0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</m:d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if 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j=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j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'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or 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j=j"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otherwise</m:t>
                                        </m:r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4B5C5DFD" w14:textId="77777777" w:rsidR="006C36FF" w:rsidRDefault="006C36FF" w:rsidP="006C36FF">
                            <w:r>
                              <w:t>where</w:t>
                            </w:r>
                          </w:p>
                          <w:p w14:paraId="318E98F7" w14:textId="77777777" w:rsidR="006C36FF" w:rsidRPr="005D6BD6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5D6BD6">
                              <w:t xml:space="preserve">antenna ports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47C30C67" wp14:editId="20BF98AC">
                                  <wp:extent cx="180975" cy="180975"/>
                                  <wp:effectExtent l="0" t="0" r="9525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or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7150BC5F" wp14:editId="41578A10">
                                  <wp:extent cx="459740" cy="180975"/>
                                  <wp:effectExtent l="0" t="0" r="0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74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associated with PT-RS transmission are given by clause 6.2.3 of [6, TS 38.214]</w:t>
                            </w:r>
                          </w:p>
                          <w:p w14:paraId="468EFE57" w14:textId="77777777" w:rsidR="006C36FF" w:rsidRPr="000C2ABA" w:rsidRDefault="006C36FF" w:rsidP="000C2ABA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65863E6" wp14:editId="17FD5176">
                                  <wp:extent cx="273685" cy="180975"/>
                                  <wp:effectExtent l="0" t="0" r="0" b="952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68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is given by clause 6.4.1.1.1.1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C801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028A99F9" w14:textId="7FD81904" w:rsidR="006C36FF" w:rsidRPr="006C36FF" w:rsidRDefault="006C36FF" w:rsidP="006C36FF">
                      <w:pPr>
                        <w:pStyle w:val="Heading6"/>
                        <w:numPr>
                          <w:ilvl w:val="0"/>
                          <w:numId w:val="0"/>
                        </w:numPr>
                        <w:ind w:left="1152" w:hanging="1152"/>
                      </w:pPr>
                      <w:bookmarkStart w:id="11" w:name="_Toc19796456"/>
                      <w:bookmarkStart w:id="12" w:name="_Toc26459682"/>
                      <w:bookmarkStart w:id="13" w:name="_Toc29230332"/>
                      <w:r>
                        <w:t>6.4.1.2.1.1</w:t>
                      </w:r>
                      <w:r>
                        <w:tab/>
                        <w:t xml:space="preserve">Sequence generation </w:t>
                      </w:r>
                      <w:r w:rsidRPr="005176DC">
                        <w:t>if tr</w:t>
                      </w:r>
                      <w:r>
                        <w:t>ansform precoding is not enabled</w:t>
                      </w:r>
                      <w:bookmarkEnd w:id="11"/>
                      <w:bookmarkEnd w:id="12"/>
                      <w:bookmarkEnd w:id="13"/>
                    </w:p>
                    <w:p w14:paraId="55944B94" w14:textId="7768978B" w:rsidR="006C36FF" w:rsidRDefault="006C36FF" w:rsidP="006C36FF">
                      <w:r>
                        <w:t xml:space="preserve">If transform precoding is not enabled, the </w:t>
                      </w:r>
                      <w:proofErr w:type="spellStart"/>
                      <w:r>
                        <w:t>precoded</w:t>
                      </w:r>
                      <w:proofErr w:type="spellEnd"/>
                      <w:r>
                        <w:t xml:space="preserve"> phase-tracking reference signal for subcarrier </w:t>
                      </w:r>
                      <w:r w:rsidRPr="00764B3B">
                        <w:rPr>
                          <w:position w:val="-6"/>
                        </w:rPr>
                        <w:object w:dxaOrig="180" w:dyaOrig="260" w14:anchorId="3FEF9859">
                          <v:shape id="_x0000_i1037" type="#_x0000_t75" style="width:7.5pt;height:14.25pt" o:ole="">
                            <v:imagedata r:id="rId19" o:title=""/>
                          </v:shape>
                          <o:OLEObject Type="Embed" ProgID="Equation.3" ShapeID="_x0000_i1037" DrawAspect="Content" ObjectID="_1647705672" r:id="rId20"/>
                        </w:object>
                      </w:r>
                      <w:r>
                        <w:t xml:space="preserve"> on layer </w:t>
                      </w:r>
                      <w:r w:rsidRPr="0069673D">
                        <w:rPr>
                          <w:position w:val="-10"/>
                        </w:rPr>
                        <w:object w:dxaOrig="180" w:dyaOrig="279" w14:anchorId="65B46BB1">
                          <v:shape id="_x0000_i1038" type="#_x0000_t75" style="width:7.5pt;height:14.25pt" o:ole="">
                            <v:imagedata r:id="rId21" o:title=""/>
                          </v:shape>
                          <o:OLEObject Type="Embed" ProgID="Equation.3" ShapeID="_x0000_i1038" DrawAspect="Content" ObjectID="_1647705673" r:id="rId22"/>
                        </w:object>
                      </w:r>
                      <w:r>
                        <w:t xml:space="preserve"> is given by</w:t>
                      </w:r>
                    </w:p>
                    <w:p w14:paraId="35244448" w14:textId="77777777" w:rsidR="006C36FF" w:rsidRDefault="006C36FF" w:rsidP="006C36FF">
                      <w:pPr>
                        <w:pStyle w:val="EQ"/>
                        <w:jc w:val="center"/>
                      </w:pPr>
                      <w:r>
                        <w:rPr>
                          <w:noProof w:val="0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if 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j=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or 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j=j"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otherwise</m:t>
                                  </m:r>
                                </m:e>
                              </m:mr>
                            </m:m>
                          </m:e>
                        </m:d>
                      </m:oMath>
                    </w:p>
                    <w:p w14:paraId="4B5C5DFD" w14:textId="77777777" w:rsidR="006C36FF" w:rsidRDefault="006C36FF" w:rsidP="006C36FF">
                      <w:r>
                        <w:t>where</w:t>
                      </w:r>
                    </w:p>
                    <w:p w14:paraId="318E98F7" w14:textId="77777777" w:rsidR="006C36FF" w:rsidRPr="005D6BD6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5D6BD6">
                        <w:t xml:space="preserve">antenna ports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47C30C67" wp14:editId="20BF98AC">
                            <wp:extent cx="180975" cy="180975"/>
                            <wp:effectExtent l="0" t="0" r="9525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or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7150BC5F" wp14:editId="41578A10">
                            <wp:extent cx="459740" cy="180975"/>
                            <wp:effectExtent l="0" t="0" r="0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74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associated with PT-RS transmission are given by clause 6.2.3 of [6, TS 38.214]</w:t>
                      </w:r>
                    </w:p>
                    <w:p w14:paraId="468EFE57" w14:textId="77777777" w:rsidR="006C36FF" w:rsidRPr="000C2ABA" w:rsidRDefault="006C36FF" w:rsidP="000C2ABA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65863E6" wp14:editId="17FD5176">
                            <wp:extent cx="273685" cy="180975"/>
                            <wp:effectExtent l="0" t="0" r="0" b="952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is given by clause 6.4.1.1.1.1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597F43" w14:textId="458A8C80" w:rsidR="006C36FF" w:rsidRPr="008236CC" w:rsidRDefault="006C36FF" w:rsidP="006C36FF">
      <w:pPr>
        <w:jc w:val="both"/>
      </w:pPr>
      <w:r>
        <w:rPr>
          <w:lang w:val="en-GB"/>
        </w:rPr>
        <w:t xml:space="preserve">Accordingly, </w:t>
      </w:r>
      <w:r>
        <w:rPr>
          <w:noProof/>
          <w:position w:val="-12"/>
        </w:rPr>
        <w:drawing>
          <wp:inline distT="0" distB="0" distL="0" distR="0" wp14:anchorId="744D7A22" wp14:editId="5B536755">
            <wp:extent cx="273685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in </w:t>
      </w:r>
      <w:r>
        <w:rPr>
          <w:lang w:val="en-GB"/>
        </w:rPr>
        <w:t xml:space="preserve">TS38.211 </w:t>
      </w:r>
      <w:r>
        <w:t xml:space="preserve">as below. </w:t>
      </w:r>
    </w:p>
    <w:p w14:paraId="0EF0E531" w14:textId="77777777" w:rsidR="008236CC" w:rsidRDefault="008236CC" w:rsidP="006C36FF">
      <w:pPr>
        <w:jc w:val="both"/>
      </w:pPr>
    </w:p>
    <w:p w14:paraId="5DB7191D" w14:textId="77777777" w:rsidR="008236CC" w:rsidRDefault="008236CC" w:rsidP="006C36FF">
      <w:pPr>
        <w:jc w:val="both"/>
      </w:pPr>
    </w:p>
    <w:p w14:paraId="181FDB74" w14:textId="77777777" w:rsidR="008236CC" w:rsidRDefault="008236CC" w:rsidP="006C36FF">
      <w:pPr>
        <w:jc w:val="both"/>
      </w:pPr>
    </w:p>
    <w:p w14:paraId="4B573FBA" w14:textId="77777777" w:rsidR="008236CC" w:rsidRDefault="008236CC" w:rsidP="006C36FF">
      <w:pPr>
        <w:jc w:val="both"/>
      </w:pPr>
    </w:p>
    <w:p w14:paraId="18584330" w14:textId="77777777" w:rsidR="008236CC" w:rsidRDefault="008236CC" w:rsidP="006C36FF">
      <w:pPr>
        <w:jc w:val="both"/>
      </w:pPr>
    </w:p>
    <w:p w14:paraId="59F5D5B7" w14:textId="2D6341A0" w:rsidR="008236CC" w:rsidRDefault="006C36FF" w:rsidP="008236CC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9CC7F0" wp14:editId="1CAF2B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27AA7" w14:textId="77777777" w:rsidR="006C36FF" w:rsidRDefault="006C36FF" w:rsidP="006C36FF">
                            <w:pPr>
                              <w:pStyle w:val="H6"/>
                              <w:numPr>
                                <w:ilvl w:val="0"/>
                                <w:numId w:val="0"/>
                              </w:numPr>
                              <w:ind w:left="1985" w:hanging="1985"/>
                            </w:pPr>
                            <w:r>
                              <w:t>6.4.1.1.1.1</w:t>
                            </w:r>
                            <w:r>
                              <w:tab/>
                              <w:t>Sequence generation when transform precoding is disabled</w:t>
                            </w:r>
                          </w:p>
                          <w:p w14:paraId="29F841A6" w14:textId="77777777" w:rsidR="006C36FF" w:rsidRDefault="006C36FF" w:rsidP="006C36FF">
                            <w:r>
                              <w:t xml:space="preserve">If transform precoding for PUSCH is not enabled, the sequence </w:t>
                            </w:r>
                            <w:r w:rsidRPr="00C83905">
                              <w:rPr>
                                <w:position w:val="-10"/>
                              </w:rPr>
                              <w:object w:dxaOrig="420" w:dyaOrig="300" w14:anchorId="19AD7BAF">
                                <v:shape id="_x0000_i1030" type="#_x0000_t75" style="width:21.75pt;height:14.25pt" o:ole="">
                                  <v:imagedata r:id="rId26" o:title=""/>
                                </v:shape>
                                <o:OLEObject Type="Embed" ProgID="Equation.DSMT4" ShapeID="_x0000_i1030" DrawAspect="Content" ObjectID="_1648037638" r:id="rId27"/>
                              </w:object>
                            </w:r>
                            <w:r>
                              <w:t xml:space="preserve"> shall be generated according to</w:t>
                            </w:r>
                          </w:p>
                          <w:p w14:paraId="33FB33C7" w14:textId="77777777" w:rsidR="006C36FF" w:rsidRDefault="006C36FF" w:rsidP="006C36FF">
                            <w:pPr>
                              <w:pStyle w:val="EQ"/>
                              <w:jc w:val="center"/>
                            </w:pPr>
                            <w:r w:rsidRPr="009669F9">
                              <w:rPr>
                                <w:position w:val="-24"/>
                              </w:rPr>
                              <w:object w:dxaOrig="3840" w:dyaOrig="580" w14:anchorId="2F6E9F93">
                                <v:shape id="_x0000_i1032" type="#_x0000_t75" style="width:194.3pt;height:28.5pt" o:ole="">
                                  <v:imagedata r:id="rId28" o:title=""/>
                                </v:shape>
                                <o:OLEObject Type="Embed" ProgID="Equation.DSMT4" ShapeID="_x0000_i1032" DrawAspect="Content" ObjectID="_1648037639" r:id="rId29"/>
                              </w:object>
                            </w:r>
                            <w:r>
                              <w:t>.</w:t>
                            </w:r>
                          </w:p>
                          <w:p w14:paraId="46FE3528" w14:textId="77777777" w:rsidR="006C36FF" w:rsidRDefault="006C36FF" w:rsidP="006C36FF">
                            <w:r>
                              <w:t xml:space="preserve">where the pseudo-random sequence </w:t>
                            </w:r>
                            <w:r w:rsidRPr="00516521">
                              <w:rPr>
                                <w:position w:val="-10"/>
                              </w:rPr>
                              <w:object w:dxaOrig="435" w:dyaOrig="285" w14:anchorId="41EC8A51">
                                <v:shape id="_x0000_i1034" type="#_x0000_t75" style="width:21.75pt;height:14.25pt">
                                  <v:imagedata r:id="rId30" o:title=""/>
                                </v:shape>
                                <o:OLEObject Type="Embed" ProgID="Equation.3" ShapeID="_x0000_i1034" DrawAspect="Content" ObjectID="_1648037640" r:id="rId31"/>
                              </w:object>
                            </w:r>
                            <w:r>
                              <w:t xml:space="preserve"> is defined in clause 5.2.1. The pseudo-random sequence generator shall be initialized with</w:t>
                            </w:r>
                          </w:p>
                          <w:p w14:paraId="214A0D89" w14:textId="77777777" w:rsidR="006C36FF" w:rsidRDefault="00F84C09" w:rsidP="006C36FF">
                            <w:pPr>
                              <w:pStyle w:val="EQ"/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init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17</m:t>
                                        </m:r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symb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m:t>slot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s,f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ID</m:t>
                                            </m:r>
                                          </m:sub>
                                          <m:sup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̅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m:t>SCID</m:t>
                                                </m:r>
                                              </m:sub>
                                              <m:sup>
                                                <m:acc>
                                                  <m:accPr>
                                                    <m:chr m:val="̅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λ</m:t>
                                                    </m:r>
                                                  </m:e>
                                                </m:acc>
                                              </m:sup>
                                            </m:sSubSup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17</m:t>
                                        </m:r>
                                      </m:sup>
                                    </m:sSup>
                                    <m:d>
                                      <m:dPr>
                                        <m:begChr m:val="⌊"/>
                                        <m:endChr m:val="⌋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fPr>
                                          <m:num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λ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+2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ID</m:t>
                                        </m:r>
                                      </m:sub>
                                      <m: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SCID</m:t>
                                            </m:r>
                                          </m:sub>
                                          <m:sup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λ</m:t>
                                                </m:r>
                                              </m:e>
                                            </m:acc>
                                          </m:sup>
                                        </m:sSubSup>
                                      </m:sup>
                                    </m:sSub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  <m:sup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λ</m:t>
                                            </m:r>
                                          </m:e>
                                        </m:acc>
                                      </m:sup>
                                    </m:sSubSup>
                                  </m:e>
                                </m:d>
                                <m:r>
                                  <m:rPr>
                                    <m:nor/>
                                  </m:rPr>
                                  <m:t>mod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31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30F5F79E" w14:textId="77777777" w:rsidR="006C36FF" w:rsidRDefault="006C36FF" w:rsidP="006C36FF">
                            <w:r>
                              <w:t xml:space="preserve">where </w:t>
                            </w:r>
                            <w:r w:rsidRPr="000C3814">
                              <w:rPr>
                                <w:position w:val="-6"/>
                              </w:rPr>
                              <w:object w:dxaOrig="150" w:dyaOrig="285" w14:anchorId="2A831CF2">
                                <v:shape id="_x0000_i1036" type="#_x0000_t75" style="width:7.5pt;height:14.25pt">
                                  <v:imagedata r:id="rId32" o:title=""/>
                                </v:shape>
                                <o:OLEObject Type="Embed" ProgID="Equation.3" ShapeID="_x0000_i1036" DrawAspect="Content" ObjectID="_1648037641" r:id="rId33"/>
                              </w:object>
                            </w:r>
                            <w:r>
                              <w:t xml:space="preserve"> is the OFDM symbol number within the slot,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w:proofErr w:type="gramStart"/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s,f</m:t>
                                  </m:r>
                                  <w:proofErr w:type="gramEnd"/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>
                              <w:t xml:space="preserve"> is the slot number within a frame, and</w:t>
                            </w:r>
                          </w:p>
                          <w:p w14:paraId="672940BD" w14:textId="77777777" w:rsidR="006C36FF" w:rsidRPr="00E71D42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>
                              <w:t xml:space="preserve"> are given by the higher-layer parameters </w:t>
                            </w:r>
                            <w:r w:rsidRPr="00085599">
                              <w:rPr>
                                <w:i/>
                              </w:rPr>
                              <w:t>scramblingID0</w:t>
                            </w:r>
                            <w:r>
                              <w:t xml:space="preserve"> and </w:t>
                            </w:r>
                            <w:r w:rsidRPr="00085599">
                              <w:rPr>
                                <w:i/>
                              </w:rPr>
                              <w:t>scramblingID1</w:t>
                            </w:r>
                            <w:r>
                              <w:t xml:space="preserve">, respectively, in the </w:t>
                            </w:r>
                            <w:r w:rsidRPr="00085599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 w:rsidRPr="00085599">
                              <w:rPr>
                                <w:i/>
                              </w:rPr>
                              <w:t>UplinkConfig</w:t>
                            </w:r>
                            <w:proofErr w:type="spellEnd"/>
                            <w:r w:rsidRPr="00085599">
                              <w:rPr>
                                <w:i/>
                              </w:rPr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if provided </w:t>
                            </w:r>
                            <w:r w:rsidRPr="00C43569">
                              <w:t xml:space="preserve">and the PUSCH is </w:t>
                            </w:r>
                            <w:r>
                              <w:t xml:space="preserve">scheduled by DCI format 0_1 or 0_2, or by a </w:t>
                            </w:r>
                            <w:r w:rsidRPr="00691218">
                              <w:t>PUSCH transmission with a configured grant</w:t>
                            </w:r>
                            <w:r>
                              <w:t>;</w:t>
                            </w:r>
                            <w:r w:rsidRPr="00E71D4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4A5726B" w14:textId="77777777" w:rsidR="006C36FF" w:rsidRDefault="006C36FF" w:rsidP="006C36FF">
                            <w:pPr>
                              <w:pStyle w:val="B1"/>
                            </w:pPr>
                            <w:r w:rsidRPr="00E71D42">
                              <w:t>-</w:t>
                            </w:r>
                            <w:r w:rsidRPr="00E71D42"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 w:rsidRPr="00E71D42">
                              <w:t xml:space="preserve"> is given by the higher-layer parameter </w:t>
                            </w:r>
                            <w:r w:rsidRPr="00E71D42">
                              <w:rPr>
                                <w:i/>
                              </w:rPr>
                              <w:t>scramblingID0</w:t>
                            </w:r>
                            <w:r w:rsidRPr="00E71D42">
                              <w:t xml:space="preserve"> in the </w:t>
                            </w:r>
                            <w:r w:rsidRPr="00E71D42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 w:rsidRPr="00E71D42">
                              <w:rPr>
                                <w:i/>
                              </w:rPr>
                              <w:t>UplinkConfig</w:t>
                            </w:r>
                            <w:proofErr w:type="spellEnd"/>
                            <w:r w:rsidRPr="00E71D42">
                              <w:rPr>
                                <w:i/>
                              </w:rPr>
                              <w:t xml:space="preserve"> </w:t>
                            </w:r>
                            <w:r w:rsidRPr="00E71D42">
                              <w:t>IE if provided and the PUSCH is scheduled by DCI format 0_0 with the CRC scrambled by C-RNTI</w:t>
                            </w:r>
                            <w:r>
                              <w:t>, MCS-C-RNTI, or CS-RNTI</w:t>
                            </w:r>
                            <w:r w:rsidRPr="00E71D42">
                              <w:t>;</w:t>
                            </w:r>
                            <w:r w:rsidRPr="00460BAD">
                              <w:t xml:space="preserve"> </w:t>
                            </w:r>
                          </w:p>
                          <w:p w14:paraId="4A2351F4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>
                              <w:t xml:space="preserve"> are, for each msgA PUSCH configuration, given by the higher-layer parameters </w:t>
                            </w:r>
                            <w:r w:rsidRPr="00DC37D8">
                              <w:rPr>
                                <w:i/>
                              </w:rPr>
                              <w:t>msgA-</w:t>
                            </w:r>
                            <w:r w:rsidRPr="00085599">
                              <w:rPr>
                                <w:i/>
                              </w:rPr>
                              <w:t>scramblingID0</w:t>
                            </w:r>
                            <w:r>
                              <w:t xml:space="preserve"> and </w:t>
                            </w:r>
                            <w:r>
                              <w:rPr>
                                <w:i/>
                              </w:rPr>
                              <w:t>msgA-</w:t>
                            </w:r>
                            <w:r w:rsidRPr="00085599">
                              <w:rPr>
                                <w:i/>
                              </w:rPr>
                              <w:t>scramblingID1</w:t>
                            </w:r>
                            <w:r>
                              <w:t xml:space="preserve">, respectively, in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msgA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</w:t>
                            </w:r>
                            <w:r w:rsidRPr="00085599">
                              <w:rPr>
                                <w:i/>
                              </w:rPr>
                              <w:t>DMRS-Config</w:t>
                            </w:r>
                            <w:r>
                              <w:rPr>
                                <w:i/>
                              </w:rPr>
                              <w:t>uration</w:t>
                            </w:r>
                            <w:r w:rsidRPr="00085599">
                              <w:rPr>
                                <w:i/>
                              </w:rPr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if provided</w:t>
                            </w:r>
                            <w:r w:rsidRPr="0053594A">
                              <w:t xml:space="preserve"> and </w:t>
                            </w:r>
                            <w:r w:rsidRPr="005343CC">
                              <w:t>the PUSCH</w:t>
                            </w:r>
                            <w:r>
                              <w:t xml:space="preserve"> transmission is triggered by a </w:t>
                            </w:r>
                            <w:r w:rsidRPr="005343CC">
                              <w:t>Type-2 random access procedure as described in clause 8.1A of [5, TS 38.213]</w:t>
                            </w:r>
                            <w:r>
                              <w:t>;</w:t>
                            </w:r>
                          </w:p>
                          <w:p w14:paraId="480BEABC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4D4A72">
                              <w:rPr>
                                <w:position w:val="-10"/>
                              </w:rPr>
                              <w:object w:dxaOrig="1155" w:dyaOrig="435" w14:anchorId="02FA2963">
                                <v:shape id="_x0000_i1038" type="#_x0000_t75" style="width:57.75pt;height:21.75pt">
                                  <v:imagedata r:id="rId34" o:title=""/>
                                </v:shape>
                                <o:OLEObject Type="Embed" ProgID="Equation.3" ShapeID="_x0000_i1038" DrawAspect="Content" ObjectID="_1648037642" r:id="rId35"/>
                              </w:objec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otherwise;</w:t>
                            </w:r>
                            <w:proofErr w:type="gramEnd"/>
                          </w:p>
                          <w:p w14:paraId="0C391A1F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sup>
                              </m:sSubSup>
                            </m:oMath>
                            <w:r>
                              <w:t xml:space="preserve"> and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oMath>
                            <w:r>
                              <w:t xml:space="preserve"> are given by</w:t>
                            </w:r>
                          </w:p>
                          <w:p w14:paraId="05ABD95A" w14:textId="77777777" w:rsidR="006C36FF" w:rsidRDefault="006C36FF" w:rsidP="006C36F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higher-layer parameter </w:t>
                            </w:r>
                            <w:r w:rsidRPr="00B84D9A">
                              <w:rPr>
                                <w:i/>
                              </w:rPr>
                              <w:t>DMRSuplink-r16</w:t>
                            </w:r>
                            <w:r>
                              <w:t xml:space="preserve"> in the </w:t>
                            </w:r>
                            <w:r w:rsidRPr="00CD5FBE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Up</w:t>
                            </w:r>
                            <w:r w:rsidRPr="00CD5FBE">
                              <w:rPr>
                                <w:i/>
                              </w:rPr>
                              <w:t>linkConfig</w:t>
                            </w:r>
                            <w:proofErr w:type="spellEnd"/>
                            <w:r w:rsidRPr="00CD5FBE"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is provided</w:t>
                            </w:r>
                          </w:p>
                          <w:p w14:paraId="2CBE0D1D" w14:textId="77777777" w:rsidR="006C36FF" w:rsidRPr="00B35C7F" w:rsidRDefault="00F84C09" w:rsidP="006C36FF">
                            <w:pPr>
                              <w:pStyle w:val="EQ"/>
                            </w:pPr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  <m:sup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λ</m:t>
                                        </m:r>
                                      </m:e>
                                    </m:acc>
                                  </m:sup>
                                </m:sSubSup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cGp m:val="8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m:t>SCID</m:t>
                                              </m:r>
                                            </m:sub>
                                          </m:sSub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=0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m:t>or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 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=2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m:t>SCID</m:t>
                                              </m:r>
                                            </m:sub>
                                          </m:sSub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=1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oMath>
                            </m:oMathPara>
                          </w:p>
                          <w:p w14:paraId="1209ECF3" w14:textId="77777777" w:rsidR="006C36FF" w:rsidRPr="00D22AB4" w:rsidRDefault="006C36FF" w:rsidP="006C36FF">
                            <w:pPr>
                              <w:pStyle w:val="B2"/>
                            </w:pPr>
                            <w:r>
                              <w:tab/>
                              <w:t xml:space="preserve">where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oMath>
                            <w:r w:rsidRPr="00CE7259">
                              <w:t xml:space="preserve"> is the CDM group defined in clause 6.4.1.1.3.</w:t>
                            </w:r>
                          </w:p>
                          <w:p w14:paraId="21D3F0D5" w14:textId="77777777" w:rsidR="006C36FF" w:rsidRDefault="006C36FF" w:rsidP="006C36F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 </w:t>
                            </w:r>
                          </w:p>
                          <w:p w14:paraId="5ACAEAF4" w14:textId="77777777" w:rsidR="006C36FF" w:rsidRPr="00012F44" w:rsidRDefault="00F84C09" w:rsidP="006C36FF">
                            <w:pPr>
                              <w:pStyle w:val="EQ"/>
                            </w:pPr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  <m:sup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λ</m:t>
                                        </m:r>
                                      </m:e>
                                    </m:acc>
                                  </m:sup>
                                </m:sSubSup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=0</m:t>
                                </m:r>
                              </m:oMath>
                            </m:oMathPara>
                          </w:p>
                          <w:p w14:paraId="35A468BC" w14:textId="77777777" w:rsidR="006C36FF" w:rsidRPr="007F100C" w:rsidRDefault="006C36FF" w:rsidP="007F100C">
                            <w:r w:rsidRPr="00E71D42">
                              <w:t xml:space="preserve">The quantity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e>
                              </m:d>
                            </m:oMath>
                            <w:r w:rsidRPr="00E71D42">
                              <w:t xml:space="preserve"> is indicated by the DM-RS initialization field, if present, </w:t>
                            </w:r>
                            <w:r>
                              <w:t xml:space="preserve">either </w:t>
                            </w:r>
                            <w:r w:rsidRPr="00E71D42">
                              <w:t xml:space="preserve">in the DCI associated with the PUSCH transmission if DCI format 0_1 </w:t>
                            </w:r>
                            <w:r>
                              <w:t xml:space="preserve">or 0_2, </w:t>
                            </w:r>
                            <w:r w:rsidRPr="00E71D42">
                              <w:t>in [4, TS 38.212] is used</w:t>
                            </w:r>
                            <w:r w:rsidRPr="00D849E3">
                              <w:t xml:space="preserve"> or by the higher layer parameter </w:t>
                            </w:r>
                            <w:proofErr w:type="spellStart"/>
                            <w:r w:rsidRPr="00CB3E03">
                              <w:rPr>
                                <w:i/>
                              </w:rPr>
                              <w:t>dmrs-SeqInitialization</w:t>
                            </w:r>
                            <w:proofErr w:type="spellEnd"/>
                            <w:r w:rsidRPr="00D849E3">
                              <w:t>, if present, for a Type 1 PUSCH transmission with a configured grant</w:t>
                            </w:r>
                            <w:r w:rsidRPr="00E71D42">
                              <w:t xml:space="preserve">, otherwise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 w:rsidRPr="00E71D42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CC7F0" id="Text Box 9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oKZ6S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52127AA7" w14:textId="77777777" w:rsidR="006C36FF" w:rsidRDefault="006C36FF" w:rsidP="006C36FF">
                      <w:pPr>
                        <w:pStyle w:val="H6"/>
                        <w:numPr>
                          <w:ilvl w:val="0"/>
                          <w:numId w:val="0"/>
                        </w:numPr>
                        <w:ind w:left="1985" w:hanging="1985"/>
                      </w:pPr>
                      <w:r>
                        <w:t>6.4.1.1.1.1</w:t>
                      </w:r>
                      <w:r>
                        <w:tab/>
                        <w:t>Sequence generation when transform precoding is disabled</w:t>
                      </w:r>
                    </w:p>
                    <w:p w14:paraId="29F841A6" w14:textId="77777777" w:rsidR="006C36FF" w:rsidRDefault="006C36FF" w:rsidP="006C36FF">
                      <w:r>
                        <w:t xml:space="preserve">If transform precoding for PUSCH is not enabled, the sequence </w:t>
                      </w:r>
                      <w:r w:rsidRPr="00C83905">
                        <w:rPr>
                          <w:position w:val="-10"/>
                        </w:rPr>
                        <w:object w:dxaOrig="420" w:dyaOrig="300" w14:anchorId="19AD7BAF">
                          <v:shape id="_x0000_i1062" type="#_x0000_t75" style="width:21.75pt;height:14.25pt" o:ole="">
                            <v:imagedata r:id="rId36" o:title=""/>
                          </v:shape>
                          <o:OLEObject Type="Embed" ProgID="Equation.DSMT4" ShapeID="_x0000_i1062" DrawAspect="Content" ObjectID="_1647705674" r:id="rId37"/>
                        </w:object>
                      </w:r>
                      <w:r>
                        <w:t xml:space="preserve"> shall be generated according to</w:t>
                      </w:r>
                    </w:p>
                    <w:p w14:paraId="33FB33C7" w14:textId="77777777" w:rsidR="006C36FF" w:rsidRDefault="006C36FF" w:rsidP="006C36FF">
                      <w:pPr>
                        <w:pStyle w:val="EQ"/>
                        <w:jc w:val="center"/>
                      </w:pPr>
                      <w:r w:rsidRPr="009669F9">
                        <w:rPr>
                          <w:position w:val="-24"/>
                        </w:rPr>
                        <w:object w:dxaOrig="3840" w:dyaOrig="580" w14:anchorId="2F6E9F93">
                          <v:shape id="_x0000_i1063" type="#_x0000_t75" style="width:194.3pt;height:28.5pt" o:ole="">
                            <v:imagedata r:id="rId38" o:title=""/>
                          </v:shape>
                          <o:OLEObject Type="Embed" ProgID="Equation.DSMT4" ShapeID="_x0000_i1063" DrawAspect="Content" ObjectID="_1647705675" r:id="rId39"/>
                        </w:object>
                      </w:r>
                      <w:r>
                        <w:t>.</w:t>
                      </w:r>
                    </w:p>
                    <w:p w14:paraId="46FE3528" w14:textId="77777777" w:rsidR="006C36FF" w:rsidRDefault="006C36FF" w:rsidP="006C36FF">
                      <w:r>
                        <w:t xml:space="preserve">where the pseudo-random sequence </w:t>
                      </w:r>
                      <w:r w:rsidRPr="00516521">
                        <w:rPr>
                          <w:position w:val="-10"/>
                        </w:rPr>
                        <w:object w:dxaOrig="360" w:dyaOrig="300" w14:anchorId="41EC8A51">
                          <v:shape id="_x0000_i1064" type="#_x0000_t75" style="width:21.75pt;height:14.25pt">
                            <v:imagedata r:id="rId40" o:title=""/>
                          </v:shape>
                          <o:OLEObject Type="Embed" ProgID="Equation.3" ShapeID="_x0000_i1064" DrawAspect="Content" ObjectID="_1647705676" r:id="rId41"/>
                        </w:object>
                      </w:r>
                      <w:r>
                        <w:t xml:space="preserve"> is defined in clause 5.2.1. The pseudo-random sequence generator shall be initialized with</w:t>
                      </w:r>
                    </w:p>
                    <w:p w14:paraId="214A0D89" w14:textId="77777777" w:rsidR="006C36FF" w:rsidRDefault="006C36FF" w:rsidP="006C36FF">
                      <w:pPr>
                        <w:pStyle w:val="EQ"/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init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slot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ID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m:t>SCID</m:t>
                                          </m:r>
                                        </m:sub>
                                        <m:sup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λ</m:t>
                                              </m:r>
                                            </m:e>
                                          </m:acc>
                                        </m:sup>
                                      </m:sSubSup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+2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ID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SCID</m:t>
                                      </m:r>
                                    </m:sub>
                                    <m:sup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</m:e>
                                      </m:acc>
                                    </m:sup>
                                  </m:sSubSup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SCID</m:t>
                                  </m:r>
                                </m:sub>
                                <m:sup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λ</m:t>
                                      </m:r>
                                    </m:e>
                                  </m:acc>
                                </m:sup>
                              </m:sSubSup>
                            </m:e>
                          </m:d>
                          <m:r>
                            <m:rPr>
                              <m:nor/>
                            </m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sup>
                          </m:sSup>
                        </m:oMath>
                      </m:oMathPara>
                    </w:p>
                    <w:p w14:paraId="30F5F79E" w14:textId="77777777" w:rsidR="006C36FF" w:rsidRDefault="006C36FF" w:rsidP="006C36FF">
                      <w:r>
                        <w:t xml:space="preserve">where </w:t>
                      </w:r>
                      <w:r w:rsidRPr="000C3814">
                        <w:rPr>
                          <w:position w:val="-6"/>
                        </w:rPr>
                        <w:object w:dxaOrig="139" w:dyaOrig="260" w14:anchorId="2A831CF2">
                          <v:shape id="_x0000_i1065" type="#_x0000_t75" style="width:7.5pt;height:14.25pt">
                            <v:imagedata r:id="rId42" o:title=""/>
                          </v:shape>
                          <o:OLEObject Type="Embed" ProgID="Equation.3" ShapeID="_x0000_i1065" DrawAspect="Content" ObjectID="_1647705677" r:id="rId43"/>
                        </w:object>
                      </w:r>
                      <w:r>
                        <w:t xml:space="preserve"> is the OFDM symbol number within the slot,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w:proofErr w:type="gramStart"/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  <w:proofErr w:type="gramEnd"/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</m:oMath>
                      <w:r>
                        <w:t xml:space="preserve"> is the slot number within a frame, and</w:t>
                      </w:r>
                    </w:p>
                    <w:p w14:paraId="672940BD" w14:textId="77777777" w:rsidR="006C36FF" w:rsidRPr="00E71D42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>
                        <w:t xml:space="preserve"> are given by the higher-layer parameters </w:t>
                      </w:r>
                      <w:r w:rsidRPr="00085599">
                        <w:rPr>
                          <w:i/>
                        </w:rPr>
                        <w:t>scramblingID0</w:t>
                      </w:r>
                      <w:r>
                        <w:t xml:space="preserve"> and </w:t>
                      </w:r>
                      <w:r w:rsidRPr="00085599">
                        <w:rPr>
                          <w:i/>
                        </w:rPr>
                        <w:t>scramblingID1</w:t>
                      </w:r>
                      <w:r>
                        <w:t xml:space="preserve">, respectively, in the </w:t>
                      </w:r>
                      <w:r w:rsidRPr="00085599">
                        <w:rPr>
                          <w:i/>
                        </w:rPr>
                        <w:t>DMRS-</w:t>
                      </w:r>
                      <w:proofErr w:type="spellStart"/>
                      <w:r w:rsidRPr="00085599">
                        <w:rPr>
                          <w:i/>
                        </w:rPr>
                        <w:t>UplinkConfig</w:t>
                      </w:r>
                      <w:proofErr w:type="spellEnd"/>
                      <w:r w:rsidRPr="00085599">
                        <w:rPr>
                          <w:i/>
                        </w:rPr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if provided </w:t>
                      </w:r>
                      <w:r w:rsidRPr="00C43569">
                        <w:t xml:space="preserve">and the PUSCH is </w:t>
                      </w:r>
                      <w:r>
                        <w:t xml:space="preserve">scheduled by DCI format 0_1 or 0_2, or by a </w:t>
                      </w:r>
                      <w:r w:rsidRPr="00691218">
                        <w:t>PUSCH transmission with a configured grant</w:t>
                      </w:r>
                      <w:r>
                        <w:t>;</w:t>
                      </w:r>
                      <w:r w:rsidRPr="00E71D42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34A5726B" w14:textId="77777777" w:rsidR="006C36FF" w:rsidRDefault="006C36FF" w:rsidP="006C36FF">
                      <w:pPr>
                        <w:pStyle w:val="B1"/>
                      </w:pPr>
                      <w:r w:rsidRPr="00E71D42">
                        <w:t>-</w:t>
                      </w:r>
                      <w:r w:rsidRPr="00E71D42"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 w:rsidRPr="00E71D42">
                        <w:t xml:space="preserve"> is given by the higher-layer parameter </w:t>
                      </w:r>
                      <w:r w:rsidRPr="00E71D42">
                        <w:rPr>
                          <w:i/>
                        </w:rPr>
                        <w:t>scramblingID0</w:t>
                      </w:r>
                      <w:r w:rsidRPr="00E71D42">
                        <w:t xml:space="preserve"> in the </w:t>
                      </w:r>
                      <w:r w:rsidRPr="00E71D42">
                        <w:rPr>
                          <w:i/>
                        </w:rPr>
                        <w:t>DMRS-</w:t>
                      </w:r>
                      <w:proofErr w:type="spellStart"/>
                      <w:r w:rsidRPr="00E71D42">
                        <w:rPr>
                          <w:i/>
                        </w:rPr>
                        <w:t>UplinkConfig</w:t>
                      </w:r>
                      <w:proofErr w:type="spellEnd"/>
                      <w:r w:rsidRPr="00E71D42">
                        <w:rPr>
                          <w:i/>
                        </w:rPr>
                        <w:t xml:space="preserve"> </w:t>
                      </w:r>
                      <w:r w:rsidRPr="00E71D42">
                        <w:t>IE if provided and the PUSCH is scheduled by DCI format 0_0 with the CRC scrambled by C-RNTI</w:t>
                      </w:r>
                      <w:r>
                        <w:t>, MCS-C-RNTI, or CS-RNTI</w:t>
                      </w:r>
                      <w:r w:rsidRPr="00E71D42">
                        <w:t>;</w:t>
                      </w:r>
                      <w:r w:rsidRPr="00460BAD">
                        <w:t xml:space="preserve"> </w:t>
                      </w:r>
                    </w:p>
                    <w:p w14:paraId="4A2351F4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>
                        <w:t xml:space="preserve"> are, for each msgA PUSCH configuration, given by the higher-layer parameters </w:t>
                      </w:r>
                      <w:r w:rsidRPr="00DC37D8">
                        <w:rPr>
                          <w:i/>
                        </w:rPr>
                        <w:t>msgA-</w:t>
                      </w:r>
                      <w:r w:rsidRPr="00085599">
                        <w:rPr>
                          <w:i/>
                        </w:rPr>
                        <w:t>scramblingID0</w:t>
                      </w:r>
                      <w:r>
                        <w:t xml:space="preserve"> and </w:t>
                      </w:r>
                      <w:r>
                        <w:rPr>
                          <w:i/>
                        </w:rPr>
                        <w:t>msgA-</w:t>
                      </w:r>
                      <w:r w:rsidRPr="00085599">
                        <w:rPr>
                          <w:i/>
                        </w:rPr>
                        <w:t>scramblingID1</w:t>
                      </w:r>
                      <w:r>
                        <w:t xml:space="preserve">, respectively, in the </w:t>
                      </w:r>
                      <w:proofErr w:type="spellStart"/>
                      <w:r>
                        <w:rPr>
                          <w:i/>
                        </w:rPr>
                        <w:t>msgA</w:t>
                      </w:r>
                      <w:proofErr w:type="spellEnd"/>
                      <w:r>
                        <w:rPr>
                          <w:i/>
                        </w:rPr>
                        <w:t>-</w:t>
                      </w:r>
                      <w:r w:rsidRPr="00085599">
                        <w:rPr>
                          <w:i/>
                        </w:rPr>
                        <w:t>DMRS-Config</w:t>
                      </w:r>
                      <w:r>
                        <w:rPr>
                          <w:i/>
                        </w:rPr>
                        <w:t>uration</w:t>
                      </w:r>
                      <w:r w:rsidRPr="00085599">
                        <w:rPr>
                          <w:i/>
                        </w:rPr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if provided</w:t>
                      </w:r>
                      <w:r w:rsidRPr="0053594A">
                        <w:t xml:space="preserve"> and </w:t>
                      </w:r>
                      <w:r w:rsidRPr="005343CC">
                        <w:t>the PUSCH</w:t>
                      </w:r>
                      <w:r>
                        <w:t xml:space="preserve"> transmission is triggered by a </w:t>
                      </w:r>
                      <w:r w:rsidRPr="005343CC">
                        <w:t>Type-2 random access procedure as described in clause 8.1A of [5, TS 38.213]</w:t>
                      </w:r>
                      <w:r>
                        <w:t>;</w:t>
                      </w:r>
                    </w:p>
                    <w:p w14:paraId="480BEABC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4D4A72">
                        <w:rPr>
                          <w:position w:val="-10"/>
                        </w:rPr>
                        <w:object w:dxaOrig="1180" w:dyaOrig="360" w14:anchorId="02FA2963">
                          <v:shape id="_x0000_i1066" type="#_x0000_t75" style="width:57.75pt;height:21.75pt">
                            <v:imagedata r:id="rId44" o:title=""/>
                          </v:shape>
                          <o:OLEObject Type="Embed" ProgID="Equation.3" ShapeID="_x0000_i1066" DrawAspect="Content" ObjectID="_1647705678" r:id="rId45"/>
                        </w:object>
                      </w:r>
                      <w:r>
                        <w:t xml:space="preserve"> </w:t>
                      </w:r>
                      <w:proofErr w:type="gramStart"/>
                      <w:r>
                        <w:t>otherwise;</w:t>
                      </w:r>
                      <w:proofErr w:type="gramEnd"/>
                    </w:p>
                    <w:p w14:paraId="0C391A1F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sup>
                        </m:sSubSup>
                      </m:oMath>
                      <w:r>
                        <w:t xml:space="preserve"> and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</m:acc>
                      </m:oMath>
                      <w:r>
                        <w:t xml:space="preserve"> are given by</w:t>
                      </w:r>
                    </w:p>
                    <w:p w14:paraId="05ABD95A" w14:textId="77777777" w:rsidR="006C36FF" w:rsidRDefault="006C36FF" w:rsidP="006C36F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if the higher-layer parameter </w:t>
                      </w:r>
                      <w:r w:rsidRPr="00B84D9A">
                        <w:rPr>
                          <w:i/>
                        </w:rPr>
                        <w:t>DMRSuplink-r16</w:t>
                      </w:r>
                      <w:r>
                        <w:t xml:space="preserve"> in the </w:t>
                      </w:r>
                      <w:r w:rsidRPr="00CD5FBE">
                        <w:rPr>
                          <w:i/>
                        </w:rPr>
                        <w:t>DMRS-</w:t>
                      </w:r>
                      <w:proofErr w:type="spellStart"/>
                      <w:r>
                        <w:rPr>
                          <w:i/>
                        </w:rPr>
                        <w:t>Up</w:t>
                      </w:r>
                      <w:r w:rsidRPr="00CD5FBE">
                        <w:rPr>
                          <w:i/>
                        </w:rPr>
                        <w:t>linkConfig</w:t>
                      </w:r>
                      <w:proofErr w:type="spellEnd"/>
                      <w:r w:rsidRPr="00CD5FBE"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is provided</w:t>
                      </w:r>
                    </w:p>
                    <w:p w14:paraId="2CBE0D1D" w14:textId="77777777" w:rsidR="006C36FF" w:rsidRPr="00B35C7F" w:rsidRDefault="006C36FF" w:rsidP="006C36FF">
                      <w:pPr>
                        <w:pStyle w:val="EQ"/>
                      </w:pPr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  <m:sup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sup>
                          </m:sSubSup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m>
                                <m:mPr>
                                  <m:cGp m:val="8"/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=0 </m:t>
                                    </m:r>
                                    <m:r>
                                      <m:rPr>
                                        <m:nor/>
                                      </m:rPr>
                                      <m:t>or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=1</m:t>
                                    </m:r>
                                  </m:e>
                                </m:mr>
                              </m:m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oMath>
                      </m:oMathPara>
                    </w:p>
                    <w:p w14:paraId="1209ECF3" w14:textId="77777777" w:rsidR="006C36FF" w:rsidRPr="00D22AB4" w:rsidRDefault="006C36FF" w:rsidP="006C36FF">
                      <w:pPr>
                        <w:pStyle w:val="B2"/>
                      </w:pPr>
                      <w:r>
                        <w:tab/>
                        <w:t xml:space="preserve">where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oMath>
                      <w:r w:rsidRPr="00CE7259">
                        <w:t xml:space="preserve"> is the CDM group defined in clause 6.4.1.1.3.</w:t>
                      </w:r>
                    </w:p>
                    <w:p w14:paraId="21D3F0D5" w14:textId="77777777" w:rsidR="006C36FF" w:rsidRDefault="006C36FF" w:rsidP="006C36F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otherwise </w:t>
                      </w:r>
                    </w:p>
                    <w:p w14:paraId="5ACAEAF4" w14:textId="77777777" w:rsidR="006C36FF" w:rsidRPr="00012F44" w:rsidRDefault="006C36FF" w:rsidP="006C36FF">
                      <w:pPr>
                        <w:pStyle w:val="EQ"/>
                      </w:pPr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  <m:sup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sup>
                          </m:sSubSup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=0</m:t>
                          </m:r>
                        </m:oMath>
                      </m:oMathPara>
                    </w:p>
                    <w:p w14:paraId="35A468BC" w14:textId="77777777" w:rsidR="006C36FF" w:rsidRPr="007F100C" w:rsidRDefault="006C36FF" w:rsidP="007F100C">
                      <w:r w:rsidRPr="00E71D42">
                        <w:t xml:space="preserve">The quantity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e>
                        </m:d>
                      </m:oMath>
                      <w:r w:rsidRPr="00E71D42">
                        <w:t xml:space="preserve"> is indicated by the DM-RS initialization field, if present, </w:t>
                      </w:r>
                      <w:r>
                        <w:t xml:space="preserve">either </w:t>
                      </w:r>
                      <w:r w:rsidRPr="00E71D42">
                        <w:t xml:space="preserve">in the DCI associated with the PUSCH transmission if DCI format 0_1 </w:t>
                      </w:r>
                      <w:r>
                        <w:t xml:space="preserve">or 0_2, </w:t>
                      </w:r>
                      <w:r w:rsidRPr="00E71D42">
                        <w:t>in [4, TS 38.212] is used</w:t>
                      </w:r>
                      <w:r w:rsidRPr="00D849E3">
                        <w:t xml:space="preserve"> or by the higher layer parameter </w:t>
                      </w:r>
                      <w:proofErr w:type="spellStart"/>
                      <w:r w:rsidRPr="00CB3E03">
                        <w:rPr>
                          <w:i/>
                        </w:rPr>
                        <w:t>dmrs-SeqInitialization</w:t>
                      </w:r>
                      <w:proofErr w:type="spellEnd"/>
                      <w:r w:rsidRPr="00D849E3">
                        <w:t>, if present, for a Type 1 PUSCH transmission with a configured grant</w:t>
                      </w:r>
                      <w:r w:rsidRPr="00E71D42">
                        <w:t xml:space="preserve">, otherwise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oMath>
                      <w:r w:rsidRPr="00E71D42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1" w:name="_Ref37085465"/>
      <w:bookmarkStart w:id="12" w:name="_Ref463027406"/>
      <w:bookmarkStart w:id="13" w:name="_Ref465963195"/>
      <w:bookmarkStart w:id="14" w:name="_Ref466040522"/>
      <w:bookmarkStart w:id="15" w:name="_Ref378529477"/>
      <w:bookmarkStart w:id="16" w:name="_Toc424303267"/>
      <w:bookmarkStart w:id="17" w:name="_Toc425248865"/>
      <w:bookmarkStart w:id="18" w:name="_Toc425344835"/>
      <w:bookmarkStart w:id="19" w:name="_Toc425350726"/>
      <w:bookmarkStart w:id="20" w:name="_Toc425501584"/>
      <w:bookmarkStart w:id="21" w:name="_Toc425504168"/>
      <w:bookmarkStart w:id="22" w:name="_Ref525738606"/>
      <w:bookmarkStart w:id="23" w:name="_Ref7626308"/>
      <w:bookmarkStart w:id="24" w:name="_Ref21100018"/>
      <w:bookmarkEnd w:id="5"/>
      <w:bookmarkEnd w:id="6"/>
      <w:bookmarkEnd w:id="7"/>
    </w:p>
    <w:p w14:paraId="53D96EA4" w14:textId="767A1466" w:rsidR="008236CC" w:rsidRDefault="008236CC" w:rsidP="008236CC">
      <w:pPr>
        <w:jc w:val="both"/>
      </w:pPr>
      <w:r>
        <w:t xml:space="preserve">When Pi/2 BPSK is used for the PUSCH transmission, i.e., </w:t>
      </w:r>
      <w:r w:rsidRPr="00B84D9A">
        <w:rPr>
          <w:i/>
        </w:rPr>
        <w:t>DMRSuplink-r16</w:t>
      </w:r>
      <w:r>
        <w:t xml:space="preserve"> in the </w:t>
      </w:r>
      <w:r w:rsidRPr="00CD5FBE">
        <w:rPr>
          <w:i/>
        </w:rPr>
        <w:t>DMRS-</w:t>
      </w:r>
      <w:proofErr w:type="spellStart"/>
      <w:r>
        <w:rPr>
          <w:i/>
        </w:rPr>
        <w:t>Up</w:t>
      </w:r>
      <w:r w:rsidRPr="00CD5FBE">
        <w:rPr>
          <w:i/>
        </w:rPr>
        <w:t>linkConfig</w:t>
      </w:r>
      <w:proofErr w:type="spellEnd"/>
      <w:r w:rsidRPr="00CD5FBE">
        <w:t xml:space="preserve"> </w:t>
      </w:r>
      <w:r w:rsidRPr="00812372">
        <w:t>IE</w:t>
      </w:r>
      <w:r>
        <w:t xml:space="preserve"> is provided, different DMRS sequence </w:t>
      </w:r>
      <w:r>
        <w:rPr>
          <w:noProof/>
          <w:position w:val="-12"/>
        </w:rPr>
        <w:drawing>
          <wp:inline distT="0" distB="0" distL="0" distR="0" wp14:anchorId="1CCCDC8B" wp14:editId="7A3587C0">
            <wp:extent cx="273685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generated on different DMRS ports associated with different CDM group </w:t>
      </w:r>
      <m:oMath>
        <m:r>
          <w:rPr>
            <w:rFonts w:ascii="Cambria Math" w:hAnsi="Cambria Math"/>
          </w:rPr>
          <m:t>λ</m:t>
        </m:r>
      </m:oMath>
      <w:r>
        <w:t xml:space="preserve">. It might be straightforward. But the specification in </w:t>
      </w:r>
      <w:r>
        <w:rPr>
          <w:lang w:val="en-GB"/>
        </w:rPr>
        <w:t xml:space="preserve">clause 6.4.1.2.1.1 does not clearly specify </w:t>
      </w:r>
      <w:r>
        <w:rPr>
          <w:noProof/>
          <w:position w:val="-12"/>
        </w:rPr>
        <w:drawing>
          <wp:inline distT="0" distB="0" distL="0" distR="0" wp14:anchorId="72A5C6FC" wp14:editId="5CCFA3A9">
            <wp:extent cx="273685" cy="1809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a PTRS port </w:t>
      </w:r>
      <w:r>
        <w:rPr>
          <w:noProof/>
          <w:position w:val="-12"/>
        </w:rPr>
        <w:drawing>
          <wp:inline distT="0" distB="0" distL="0" distR="0" wp14:anchorId="24C67CD0" wp14:editId="6DAEF90C">
            <wp:extent cx="180975" cy="180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6C95381E" wp14:editId="3396D35B">
            <wp:extent cx="459740" cy="180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based on which CDM group. To clarifying this issue, a simple TP can adopt as proposed below</w:t>
      </w:r>
    </w:p>
    <w:p w14:paraId="446D9473" w14:textId="3AE4E24F" w:rsidR="008236CC" w:rsidRDefault="008236CC" w:rsidP="008236CC">
      <w:pPr>
        <w:jc w:val="both"/>
      </w:pPr>
    </w:p>
    <w:p w14:paraId="7A1F6510" w14:textId="0A5AD8E8" w:rsidR="008236CC" w:rsidRPr="004D1224" w:rsidRDefault="008236CC" w:rsidP="008236CC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lastRenderedPageBreak/>
        <w:t>Proposal 1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4D1224">
        <w:rPr>
          <w:b/>
          <w:i/>
          <w:iCs/>
        </w:rPr>
        <w:t>6.4.1.2.1.1</w:t>
      </w:r>
      <w:r w:rsidRPr="004D1224">
        <w:rPr>
          <w:b/>
          <w:i/>
          <w:iCs/>
          <w:lang w:eastAsia="zh-CN"/>
        </w:rPr>
        <w:t xml:space="preserve"> of </w:t>
      </w:r>
      <w:r w:rsidR="00323A65"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4267663C" w14:textId="77777777" w:rsidR="00433565" w:rsidRPr="00443701" w:rsidRDefault="00433565" w:rsidP="00433565">
      <w:pPr>
        <w:rPr>
          <w:color w:val="FF0000"/>
          <w:lang w:eastAsia="zh-CN"/>
        </w:rPr>
      </w:pPr>
      <w:bookmarkStart w:id="25" w:name="_Toc19796468"/>
      <w:bookmarkStart w:id="26" w:name="_Toc26459694"/>
      <w:bookmarkStart w:id="27" w:name="_Toc29230344"/>
      <w:bookmarkStart w:id="28" w:name="OLE_LINK4"/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2459E245" w14:textId="77777777" w:rsidR="008236CC" w:rsidRPr="00436948" w:rsidRDefault="008236CC" w:rsidP="008236CC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bookmarkEnd w:id="25"/>
    <w:bookmarkEnd w:id="26"/>
    <w:bookmarkEnd w:id="27"/>
    <w:bookmarkEnd w:id="28"/>
    <w:p w14:paraId="6399D33F" w14:textId="77777777" w:rsidR="004D1224" w:rsidRPr="006C36FF" w:rsidRDefault="004D1224" w:rsidP="004D1224">
      <w:pPr>
        <w:pStyle w:val="Heading6"/>
        <w:numPr>
          <w:ilvl w:val="0"/>
          <w:numId w:val="0"/>
        </w:numPr>
        <w:ind w:left="1152" w:hanging="1152"/>
      </w:pPr>
      <w:r>
        <w:t>6.4.1.2.1.1</w:t>
      </w:r>
      <w:r>
        <w:tab/>
        <w:t xml:space="preserve">Sequence generation </w:t>
      </w:r>
      <w:r w:rsidRPr="005176DC">
        <w:t>if tr</w:t>
      </w:r>
      <w:r>
        <w:t>ansform precoding is not enabled</w:t>
      </w:r>
    </w:p>
    <w:p w14:paraId="1F4A134C" w14:textId="77777777" w:rsidR="004D1224" w:rsidRDefault="004D1224" w:rsidP="004D1224">
      <w:r>
        <w:t xml:space="preserve">If transform precoding is not enabled, the </w:t>
      </w:r>
      <w:proofErr w:type="spellStart"/>
      <w:r>
        <w:t>precoded</w:t>
      </w:r>
      <w:proofErr w:type="spellEnd"/>
      <w:r>
        <w:t xml:space="preserve"> phase-tracking reference signal for subcarrier </w:t>
      </w:r>
      <w:r w:rsidRPr="00764B3B">
        <w:rPr>
          <w:position w:val="-6"/>
        </w:rPr>
        <w:object w:dxaOrig="180" w:dyaOrig="260" w14:anchorId="718A9D12">
          <v:shape id="_x0000_i1039" type="#_x0000_t75" style="width:7.5pt;height:14.15pt" o:ole="">
            <v:imagedata r:id="rId12" o:title=""/>
          </v:shape>
          <o:OLEObject Type="Embed" ProgID="Equation.3" ShapeID="_x0000_i1039" DrawAspect="Content" ObjectID="_1648037632" r:id="rId46"/>
        </w:object>
      </w:r>
      <w:r>
        <w:t xml:space="preserve"> on layer </w:t>
      </w:r>
      <w:r w:rsidRPr="0069673D">
        <w:rPr>
          <w:position w:val="-10"/>
        </w:rPr>
        <w:object w:dxaOrig="180" w:dyaOrig="279" w14:anchorId="6DB8BF8F">
          <v:shape id="_x0000_i1040" type="#_x0000_t75" style="width:7.5pt;height:14.15pt" o:ole="">
            <v:imagedata r:id="rId14" o:title=""/>
          </v:shape>
          <o:OLEObject Type="Embed" ProgID="Equation.3" ShapeID="_x0000_i1040" DrawAspect="Content" ObjectID="_1648037633" r:id="rId47"/>
        </w:object>
      </w:r>
      <w:r>
        <w:t xml:space="preserve"> is given by</w:t>
      </w:r>
    </w:p>
    <w:p w14:paraId="77D3044D" w14:textId="77777777" w:rsidR="004D1224" w:rsidRDefault="004D1224" w:rsidP="004D1224">
      <w:pPr>
        <w:pStyle w:val="EQ"/>
        <w:jc w:val="center"/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if </m:t>
                  </m:r>
                  <m:r>
                    <w:rPr>
                      <w:rFonts w:ascii="Cambria Math" w:hAnsi="Cambria Math"/>
                    </w:rPr>
                    <m:t>j=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or </m:t>
                  </m:r>
                  <m:r>
                    <w:rPr>
                      <w:rFonts w:ascii="Cambria Math" w:hAnsi="Cambria Math"/>
                    </w:rPr>
                    <m:t>j=j"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</w:p>
    <w:p w14:paraId="7558F8ED" w14:textId="77777777" w:rsidR="004D1224" w:rsidRDefault="004D1224" w:rsidP="004D1224">
      <w:r>
        <w:t>where</w:t>
      </w:r>
    </w:p>
    <w:p w14:paraId="71529F25" w14:textId="77777777" w:rsidR="004D1224" w:rsidRPr="005D6BD6" w:rsidRDefault="004D1224" w:rsidP="004D1224">
      <w:pPr>
        <w:pStyle w:val="B1"/>
      </w:pPr>
      <w:r>
        <w:t>-</w:t>
      </w:r>
      <w:r>
        <w:tab/>
      </w:r>
      <w:r w:rsidRPr="005D6BD6">
        <w:t xml:space="preserve">antenna ports </w:t>
      </w:r>
      <w:r>
        <w:rPr>
          <w:noProof/>
          <w:position w:val="-12"/>
        </w:rPr>
        <w:drawing>
          <wp:inline distT="0" distB="0" distL="0" distR="0" wp14:anchorId="49FFB61F" wp14:editId="71FAA291">
            <wp:extent cx="180975" cy="1809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373B96AD" wp14:editId="04104A63">
            <wp:extent cx="45974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associated with PT-RS transmission are given by clause 6.2.3 of [6, TS 38.214]</w:t>
      </w:r>
    </w:p>
    <w:p w14:paraId="49DCCB85" w14:textId="105D3E49" w:rsidR="008236CC" w:rsidRPr="00436948" w:rsidRDefault="004D1224" w:rsidP="004D1224">
      <w:pPr>
        <w:ind w:firstLine="284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0025BC9" wp14:editId="7587DAC0">
            <wp:extent cx="273685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</w:t>
      </w:r>
      <w:r>
        <w:rPr>
          <w:color w:val="FF0000"/>
        </w:rPr>
        <w:t xml:space="preserve">based on the CDM group index </w:t>
      </w:r>
      <m:oMath>
        <m:r>
          <w:rPr>
            <w:rFonts w:ascii="Cambria Math" w:hAnsi="Cambria Math"/>
            <w:color w:val="FF0000"/>
          </w:rPr>
          <m:t>λ</m:t>
        </m:r>
      </m:oMath>
      <w:r>
        <w:rPr>
          <w:color w:val="FF0000"/>
        </w:rPr>
        <w:t xml:space="preserve"> associated 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j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</m:sub>
        </m:sSub>
      </m:oMath>
      <w:r>
        <w:rPr>
          <w:color w:val="FF0000"/>
        </w:rPr>
        <w:t xml:space="preserve"> 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color w:val="FF0000"/>
        </w:rPr>
        <w:t> respectively.</w:t>
      </w:r>
    </w:p>
    <w:p w14:paraId="36787FF7" w14:textId="77777777" w:rsidR="008236CC" w:rsidRPr="00A50D14" w:rsidRDefault="008236CC" w:rsidP="008236CC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13C9D993" w14:textId="77777777" w:rsidR="00433565" w:rsidRPr="00443701" w:rsidRDefault="00433565" w:rsidP="00433565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71FBACFF" w14:textId="4939C4DB" w:rsidR="0060232B" w:rsidRDefault="0060232B" w:rsidP="0060232B">
      <w:pPr>
        <w:pStyle w:val="Heading1"/>
        <w:rPr>
          <w:lang w:eastAsia="zh-CN"/>
        </w:rPr>
      </w:pPr>
      <w:r>
        <w:rPr>
          <w:lang w:eastAsia="zh-CN"/>
        </w:rPr>
        <w:t>Sequence hopping for PUCCH with Pi/2 BPSK modulation</w:t>
      </w:r>
      <w:bookmarkEnd w:id="11"/>
    </w:p>
    <w:p w14:paraId="7D25E135" w14:textId="7E5F7762" w:rsidR="000B17C3" w:rsidRDefault="000B17C3" w:rsidP="00F637A6">
      <w:r>
        <w:t>For DMRS sequence generation for PUCCH with Pi/2 BPSK modulation, b</w:t>
      </w:r>
      <w:r w:rsidR="00F637A6">
        <w:t xml:space="preserve">ased on the </w:t>
      </w:r>
      <w:r>
        <w:t>specification</w:t>
      </w:r>
      <w:r w:rsidR="00F637A6">
        <w:t xml:space="preserve"> of Section 6.4.1.3.3.1, the specification text of cyclic shift</w:t>
      </w:r>
      <m:oMath>
        <m:r>
          <w:rPr>
            <w:rFonts w:ascii="Cambria Math" w:hAnsi="Cambria Math"/>
          </w:rPr>
          <m:t xml:space="preserve"> α</m:t>
        </m:r>
      </m:oMath>
      <w:r w:rsidR="00F637A6">
        <w:t xml:space="preserve"> are already in </w:t>
      </w:r>
      <w:r>
        <w:t xml:space="preserve">many </w:t>
      </w:r>
      <w:r w:rsidR="00F637A6">
        <w:t>place</w:t>
      </w:r>
      <w:r>
        <w:t>s</w:t>
      </w:r>
      <w:r w:rsidR="00F637A6">
        <w:t xml:space="preserve">, </w:t>
      </w:r>
      <w:r>
        <w:t xml:space="preserve">as shown below. </w:t>
      </w:r>
    </w:p>
    <w:p w14:paraId="26E48A0B" w14:textId="7DE6DC60" w:rsidR="000B17C3" w:rsidRDefault="000B17C3" w:rsidP="00F637A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A156CC" wp14:editId="748B96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F9A721" w14:textId="77777777" w:rsidR="000B17C3" w:rsidRDefault="000B17C3" w:rsidP="000B17C3">
                            <w:pPr>
                              <w:pStyle w:val="Heading6"/>
                              <w:numPr>
                                <w:ilvl w:val="0"/>
                                <w:numId w:val="0"/>
                              </w:numPr>
                              <w:ind w:left="1152" w:hanging="1152"/>
                            </w:pPr>
                            <w:r>
                              <w:t>6.4.1.3.3.1</w:t>
                            </w:r>
                            <w:r>
                              <w:tab/>
                              <w:t>Sequence generation</w:t>
                            </w:r>
                          </w:p>
                          <w:p w14:paraId="108D93E7" w14:textId="77777777" w:rsidR="000B17C3" w:rsidRDefault="000B17C3" w:rsidP="000B17C3">
                            <w:r>
                              <w:t xml:space="preserve">The reference-signal sequence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</m:oMath>
                            <w:r>
                              <w:t xml:space="preserve"> shall be generated according to</w:t>
                            </w:r>
                          </w:p>
                          <w:p w14:paraId="226FC296" w14:textId="77777777" w:rsidR="000B17C3" w:rsidRDefault="000B17C3" w:rsidP="000B17C3">
                            <w:pPr>
                              <w:pStyle w:val="EQ"/>
                              <w:jc w:val="center"/>
                            </w:pPr>
                            <w:r w:rsidRPr="00264BAA">
                              <w:rPr>
                                <w:position w:val="-30"/>
                              </w:rPr>
                              <w:object w:dxaOrig="1873" w:dyaOrig="724" w14:anchorId="555019C6">
                                <v:shape id="_x0000_i1042" type="#_x0000_t75" style="width:93.65pt;height:36.2pt">
                                  <v:imagedata r:id="rId48" o:title=""/>
                                </v:shape>
                                <o:OLEObject Type="Embed" ProgID="Equation.DSMT4" ShapeID="_x0000_i1042" DrawAspect="Content" ObjectID="_1648037643" r:id="rId49"/>
                              </w:object>
                            </w:r>
                          </w:p>
                          <w:p w14:paraId="3488BAC7" w14:textId="77777777" w:rsidR="000B17C3" w:rsidRDefault="000B17C3" w:rsidP="000B17C3">
                            <w:r>
                              <w:t xml:space="preserve">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,s</m:t>
                                  </m:r>
                                </m:sup>
                              </m:sSubSup>
                            </m:oMath>
                            <w:r>
                              <w:t xml:space="preserve"> is given by clause 6.3.2.6.3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u,v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α,δ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(m)</m:t>
                              </m:r>
                            </m:oMath>
                            <w:r>
                              <w:t xml:space="preserve"> depends on the configuration:</w:t>
                            </w:r>
                          </w:p>
                          <w:p w14:paraId="7C72264D" w14:textId="77777777" w:rsidR="000B17C3" w:rsidRDefault="000B17C3" w:rsidP="000B17C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higher-layer parameter </w:t>
                            </w:r>
                            <w:r w:rsidRPr="00BD580D">
                              <w:rPr>
                                <w:i/>
                              </w:rPr>
                              <w:t>DMRSuplinkTransformPrecodingPUCCH-r16</w:t>
                            </w:r>
                            <w:r>
                              <w:t xml:space="preserve"> is configured,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5.2.3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init</m:t>
                                  </m:r>
                                </m:sub>
                              </m:sSub>
                            </m:oMath>
                            <w:r>
                              <w:t xml:space="preserve"> given by clause 6.4.1.3.2.1.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The sequence group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oMath>
                            <w:r>
                              <w:t xml:space="preserve"> and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the sequence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oMath>
                            <w:r>
                              <w:t xml:space="preserve"> depend on the sequence hopping in clause 6.3.2.2.1 and the cyclic shift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oMath>
                            <w:r>
                              <w:rPr>
                                <w:rFonts w:eastAsia="Malgun Gothic"/>
                              </w:rPr>
                              <w:t xml:space="preserve"> depends on the cyclic shift hopping in clause 6.3.2.2.2.</w:t>
                            </w:r>
                          </w:p>
                          <w:p w14:paraId="42345926" w14:textId="77777777" w:rsidR="000B17C3" w:rsidRDefault="000B17C3" w:rsidP="000B17C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6.3.2.2. </w:t>
                            </w:r>
                          </w:p>
                          <w:p w14:paraId="6D4CE656" w14:textId="77777777" w:rsidR="000B17C3" w:rsidRPr="001F3368" w:rsidRDefault="000B17C3" w:rsidP="001F3368">
                            <w:r>
                              <w:t xml:space="preserve">The cyclic shift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oMath>
                            <w:r>
                              <w:t xml:space="preserve"> varies with the symbol number and slot number according to clause 6.3.2.2.2 with</w:t>
                            </w:r>
                            <w:r w:rsidRPr="00DE5136">
                              <w:t xml:space="preserve">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7A0D2F43" wp14:editId="66DB15F9">
                                  <wp:extent cx="359410" cy="179705"/>
                                  <wp:effectExtent l="0" t="0" r="254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941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E5136">
                              <w:t xml:space="preserve"> for PUCCH format 3 </w:t>
                            </w:r>
                            <w:r>
                              <w:t>without interlaced mapping</w:t>
                            </w:r>
                            <w:r w:rsidRPr="00DE5136">
                              <w:t xml:space="preserve"> and obtained from Table 6.4.1.3.3.1-1 with the orthogonal sequence index</w:t>
                            </w:r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oMath>
                            <w:r w:rsidRPr="00DE5136">
                              <w:t xml:space="preserve"> given by clause 6.3.2.6.3 for </w:t>
                            </w:r>
                            <w:r>
                              <w:t xml:space="preserve">PUCCH format 3 with interlaced mapping and </w:t>
                            </w:r>
                            <w:r w:rsidRPr="00DE5136">
                              <w:t>PUCCH format 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A156CC" id="Text Box 20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CZeQ+7PgIAAIEEAAAOAAAAAAAAAAAA&#10;AAAAAC4CAABkcnMvZTJvRG9jLnhtbFBLAQItABQABgAIAAAAIQC3DAMI1wAAAAUBAAAPAAAAAAAA&#10;AAAAAAAAAJgEAABkcnMvZG93bnJldi54bWxQSwUGAAAAAAQABADzAAAAnAUAAAAA&#10;" filled="f" strokeweight=".5pt">
                <v:fill o:detectmouseclick="t"/>
                <v:textbox style="mso-fit-shape-to-text:t">
                  <w:txbxContent>
                    <w:p w14:paraId="7CF9A721" w14:textId="77777777" w:rsidR="000B17C3" w:rsidRDefault="000B17C3" w:rsidP="000B17C3">
                      <w:pPr>
                        <w:pStyle w:val="Heading6"/>
                        <w:numPr>
                          <w:ilvl w:val="0"/>
                          <w:numId w:val="0"/>
                        </w:numPr>
                        <w:ind w:left="1152" w:hanging="1152"/>
                      </w:pPr>
                      <w:r>
                        <w:t>6.4.1.3.3.1</w:t>
                      </w:r>
                      <w:r>
                        <w:tab/>
                        <w:t>Sequence generation</w:t>
                      </w:r>
                    </w:p>
                    <w:p w14:paraId="108D93E7" w14:textId="77777777" w:rsidR="000B17C3" w:rsidRDefault="000B17C3" w:rsidP="000B17C3">
                      <w:r>
                        <w:t xml:space="preserve">The reference-signal sequence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d>
                      </m:oMath>
                      <w:r>
                        <w:t xml:space="preserve"> shall be generated according to</w:t>
                      </w:r>
                    </w:p>
                    <w:p w14:paraId="226FC296" w14:textId="77777777" w:rsidR="000B17C3" w:rsidRDefault="000B17C3" w:rsidP="000B17C3">
                      <w:pPr>
                        <w:pStyle w:val="EQ"/>
                        <w:jc w:val="center"/>
                      </w:pPr>
                      <w:r w:rsidRPr="00264BAA">
                        <w:rPr>
                          <w:position w:val="-30"/>
                        </w:rPr>
                        <w:object w:dxaOrig="1880" w:dyaOrig="680" w14:anchorId="555019C6">
                          <v:shape id="_x0000_i1104" type="#_x0000_t75" style="width:93.65pt;height:36.2pt">
                            <v:imagedata r:id="rId51" o:title=""/>
                          </v:shape>
                          <o:OLEObject Type="Embed" ProgID="Equation.DSMT4" ShapeID="_x0000_i1104" DrawAspect="Content" ObjectID="_1647705679" r:id="rId52"/>
                        </w:object>
                      </w:r>
                    </w:p>
                    <w:p w14:paraId="3488BAC7" w14:textId="77777777" w:rsidR="000B17C3" w:rsidRDefault="000B17C3" w:rsidP="000B17C3">
                      <w:r>
                        <w:t xml:space="preserve">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</m:t>
                            </m:r>
                            <m:r>
                              <w:rPr>
                                <w:rFonts w:ascii="Cambria Math" w:hAnsi="Cambria Math"/>
                              </w:rPr>
                              <m:t>,s</m:t>
                            </m:r>
                          </m:sup>
                        </m:sSubSup>
                      </m:oMath>
                      <w:r>
                        <w:t xml:space="preserve"> is given by clause 6.3.2.6.3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α,δ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(m)</m:t>
                        </m:r>
                      </m:oMath>
                      <w:r>
                        <w:t xml:space="preserve"> depends on the configuration:</w:t>
                      </w:r>
                    </w:p>
                    <w:p w14:paraId="7C72264D" w14:textId="77777777" w:rsidR="000B17C3" w:rsidRDefault="000B17C3" w:rsidP="000B17C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if the higher-layer parameter </w:t>
                      </w:r>
                      <w:r w:rsidRPr="00BD580D">
                        <w:rPr>
                          <w:i/>
                        </w:rPr>
                        <w:t>DMRSuplinkTransformPrecodingPUCCH-r16</w:t>
                      </w:r>
                      <w:r>
                        <w:t xml:space="preserve"> is configured,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5.2.3 with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init</m:t>
                            </m:r>
                          </m:sub>
                        </m:sSub>
                      </m:oMath>
                      <w:r>
                        <w:t xml:space="preserve"> given by clause 6.4.1.3.2.1. </w:t>
                      </w:r>
                      <w:r>
                        <w:rPr>
                          <w:rFonts w:eastAsia="Malgun Gothic"/>
                        </w:rPr>
                        <w:t xml:space="preserve">The sequence group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oMath>
                      <w:r>
                        <w:t xml:space="preserve"> and </w:t>
                      </w:r>
                      <w:r>
                        <w:rPr>
                          <w:rFonts w:eastAsia="Malgun Gothic"/>
                        </w:rPr>
                        <w:t xml:space="preserve">the sequence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oMath>
                      <w:r>
                        <w:t xml:space="preserve"> depend on the sequence hopping in clause 6.3.2.2.1 and the cyclic shift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oMath>
                      <w:r>
                        <w:rPr>
                          <w:rFonts w:eastAsia="Malgun Gothic"/>
                        </w:rPr>
                        <w:t xml:space="preserve"> depends on the cyclic shift hopping in clause 6.3.2.2.2.</w:t>
                      </w:r>
                    </w:p>
                    <w:p w14:paraId="42345926" w14:textId="77777777" w:rsidR="000B17C3" w:rsidRDefault="000B17C3" w:rsidP="000B17C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otherwise,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6.3.2.2. </w:t>
                      </w:r>
                    </w:p>
                    <w:p w14:paraId="6D4CE656" w14:textId="77777777" w:rsidR="000B17C3" w:rsidRPr="001F3368" w:rsidRDefault="000B17C3" w:rsidP="001F3368">
                      <w:r>
                        <w:t xml:space="preserve">The cyclic shift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oMath>
                      <w:r>
                        <w:t xml:space="preserve"> varies with the symbol number and slot number according to clause 6.3.2.2.2 with</w:t>
                      </w:r>
                      <w:r w:rsidRPr="00DE5136">
                        <w:t xml:space="preserve">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7A0D2F43" wp14:editId="66DB15F9">
                            <wp:extent cx="359410" cy="179705"/>
                            <wp:effectExtent l="0" t="0" r="254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9410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E5136">
                        <w:t xml:space="preserve"> for PUCCH format 3 </w:t>
                      </w:r>
                      <w:r>
                        <w:t>without interlaced mapping</w:t>
                      </w:r>
                      <w:r w:rsidRPr="00DE5136">
                        <w:t xml:space="preserve"> and obtained from Table 6.4.1.3.3.1-1 with the orthogonal sequence index</w:t>
                      </w:r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oMath>
                      <w:r w:rsidRPr="00DE5136">
                        <w:t xml:space="preserve"> given by clause 6.3.2.6.3 for </w:t>
                      </w:r>
                      <w:r>
                        <w:t xml:space="preserve">PUCCH format 3 with interlaced mapping and </w:t>
                      </w:r>
                      <w:r w:rsidRPr="00DE5136">
                        <w:t>PUCCH format 4.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60AFB" w14:textId="5DA60FAB" w:rsidR="00F637A6" w:rsidRDefault="000B17C3" w:rsidP="00F637A6">
      <w:r>
        <w:t>The cyclic shift</w:t>
      </w:r>
      <m:oMath>
        <m:r>
          <w:rPr>
            <w:rFonts w:ascii="Cambria Math" w:hAnsi="Cambria Math"/>
          </w:rPr>
          <m:t xml:space="preserve"> α</m:t>
        </m:r>
      </m:oMath>
      <w:r>
        <w:t xml:space="preserve"> is inherit form Rel-15 PUCCH to randomize intercell interference via sequence hopping. However, in the specification of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in Section 5.2.3 of TS 38.211, cyclic shift</w:t>
      </w:r>
      <m:oMath>
        <m:r>
          <w:rPr>
            <w:rFonts w:ascii="Cambria Math" w:hAnsi="Cambria Math"/>
          </w:rPr>
          <m:t xml:space="preserve"> α</m:t>
        </m:r>
      </m:oMath>
      <w:r>
        <w:rPr>
          <w:iCs/>
        </w:rPr>
        <w:t xml:space="preserve"> is not used to generate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eastAsiaTheme="minorEastAsia" w:hAnsi="Cambria Math"/>
          </w:rPr>
          <m:t xml:space="preserve">. </m:t>
        </m:r>
      </m:oMath>
      <w:r>
        <w:t>W</w:t>
      </w:r>
      <w:r w:rsidR="00F637A6">
        <w:t xml:space="preserve">e think missing </w:t>
      </w:r>
      <w:r>
        <w:t xml:space="preserve">the usage of </w:t>
      </w:r>
      <m:oMath>
        <m:r>
          <w:rPr>
            <w:rFonts w:ascii="Cambria Math" w:hAnsi="Cambria Math"/>
          </w:rPr>
          <m:t>α</m:t>
        </m:r>
      </m:oMath>
      <w:r>
        <w:t xml:space="preserve"> accidentally removed the sequence hopping feature for PUCCH with Pi/2 BPSK modulation</w:t>
      </w:r>
      <w:r w:rsidR="00C15282">
        <w:t xml:space="preserve"> in Rel-15</w:t>
      </w:r>
      <w:r w:rsidR="00F637A6">
        <w:t xml:space="preserve">. To </w:t>
      </w:r>
      <w:r w:rsidR="00C15282">
        <w:t>bring back support of this important feature</w:t>
      </w:r>
      <w:r w:rsidR="00F637A6">
        <w:t xml:space="preserve">, the following TP for Section 5.2.3 is </w:t>
      </w:r>
      <w:r w:rsidR="00C15282">
        <w:t>proposed</w:t>
      </w:r>
      <w:r w:rsidR="00F637A6">
        <w:t>.</w:t>
      </w:r>
    </w:p>
    <w:p w14:paraId="3D401893" w14:textId="77777777" w:rsidR="00F637A6" w:rsidRDefault="00F637A6" w:rsidP="00F637A6"/>
    <w:p w14:paraId="3E53B0CE" w14:textId="618D3AC5" w:rsidR="00C15282" w:rsidRPr="004D1224" w:rsidRDefault="00C15282" w:rsidP="00C15282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lastRenderedPageBreak/>
        <w:t xml:space="preserve">Proposal </w:t>
      </w:r>
      <w:r>
        <w:rPr>
          <w:b/>
          <w:i/>
          <w:iCs/>
          <w:u w:val="single"/>
          <w:lang w:eastAsia="zh-CN"/>
        </w:rPr>
        <w:t>2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323A65">
        <w:rPr>
          <w:b/>
          <w:bCs/>
        </w:rPr>
        <w:t>5.2.3</w:t>
      </w:r>
      <w:r w:rsidRPr="00323A65">
        <w:rPr>
          <w:b/>
          <w:bCs/>
          <w:i/>
          <w:iCs/>
          <w:lang w:eastAsia="zh-CN"/>
        </w:rPr>
        <w:t xml:space="preserve"> of</w:t>
      </w:r>
      <w:r w:rsidRPr="004D1224">
        <w:rPr>
          <w:b/>
          <w:i/>
          <w:iCs/>
          <w:lang w:eastAsia="zh-CN"/>
        </w:rPr>
        <w:t xml:space="preserve"> </w:t>
      </w:r>
      <w:r w:rsidR="00323A65"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2BB2B0FE" w14:textId="2984162F" w:rsidR="00C15282" w:rsidRPr="00443701" w:rsidRDefault="00C15282" w:rsidP="00C15282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013CD82B" w14:textId="77777777" w:rsidR="00C15282" w:rsidRPr="00436948" w:rsidRDefault="00C15282" w:rsidP="00C15282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50805E90" w14:textId="77777777" w:rsidR="00C15282" w:rsidRDefault="00C15282" w:rsidP="00C15282">
      <w:pPr>
        <w:pStyle w:val="Heading3"/>
        <w:numPr>
          <w:ilvl w:val="0"/>
          <w:numId w:val="0"/>
        </w:numPr>
        <w:ind w:left="720" w:hanging="720"/>
        <w:rPr>
          <w:rFonts w:eastAsia="Times New Roman" w:cs="Arial"/>
        </w:rPr>
      </w:pPr>
      <w:r>
        <w:rPr>
          <w:rFonts w:eastAsia="Times New Roman"/>
        </w:rPr>
        <w:t>5.2.3       Low-PAPR sequence generation type 2</w:t>
      </w:r>
    </w:p>
    <w:p w14:paraId="67B89918" w14:textId="77777777" w:rsidR="00C15282" w:rsidRDefault="00C15282" w:rsidP="00C15282">
      <w:pPr>
        <w:rPr>
          <w:rFonts w:eastAsiaTheme="minorEastAsia"/>
        </w:rPr>
      </w:pPr>
      <w:r>
        <w:t>The low-PAPR sequence</w:t>
      </w:r>
      <m:oMath>
        <m:sSubSup>
          <m:sSubSup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r>
              <w:rPr>
                <w:rFonts w:ascii="Cambria Math" w:hAnsi="Cambria Math"/>
              </w:rPr>
              <m:t>(α,δ)</m:t>
            </m:r>
          </m:sup>
        </m:sSubSup>
        <m:d>
          <m:d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defined by a base sequence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according to </w:t>
      </w:r>
    </w:p>
    <w:p w14:paraId="2FD6254E" w14:textId="77777777" w:rsidR="00C15282" w:rsidRDefault="00F84C09" w:rsidP="00C15282">
      <w:pPr>
        <w:pStyle w:val="EQ"/>
      </w:pPr>
      <m:oMathPara>
        <m:oMath>
          <m:sSubSup>
            <m:sSubSupPr>
              <m:ctrlPr>
                <w:rPr>
                  <w:rFonts w:ascii="Cambria Math" w:eastAsiaTheme="minorEastAsia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color w:val="FF0000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jαn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          0≤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M</m:t>
          </m:r>
        </m:oMath>
      </m:oMathPara>
    </w:p>
    <w:p w14:paraId="4561F747" w14:textId="2271B3A4" w:rsidR="00C15282" w:rsidRDefault="00E419D7" w:rsidP="00C15282">
      <w:r>
        <w:t>w</w:t>
      </w:r>
      <w:r w:rsidR="00C15282">
        <w:t>here</w:t>
      </w:r>
      <w:r>
        <w:t xml:space="preserve"> </w:t>
      </w:r>
      <m:oMath>
        <m:r>
          <w:rPr>
            <w:rFonts w:ascii="Cambria Math" w:hAnsi="Cambria Math"/>
          </w:rPr>
          <m:t>M=</m:t>
        </m:r>
        <m:f>
          <m:fPr>
            <m:type m:val="lin"/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Sup>
              <m:sSubSupPr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RB</m:t>
                </m:r>
              </m:sup>
            </m:sSubSup>
          </m:num>
          <m:den>
            <m:sSup>
              <m:sSupPr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δ</m:t>
                </m:r>
              </m:sup>
            </m:sSup>
          </m:den>
        </m:f>
      </m:oMath>
      <w:r w:rsidR="00C15282">
        <w:rPr>
          <w:lang w:val="en-GB"/>
        </w:rPr>
        <w:t xml:space="preserve"> </w:t>
      </w:r>
      <w:r w:rsidR="00C15282">
        <w:t xml:space="preserve">is the length of the sequence. Multiple sequences are defined from a single base sequence through different </w:t>
      </w:r>
      <w:bookmarkStart w:id="29" w:name="_GoBack"/>
      <w:bookmarkEnd w:id="29"/>
      <w:r w:rsidR="00C15282">
        <w:t>values of</w:t>
      </w:r>
      <m:oMath>
        <m:r>
          <w:rPr>
            <w:rFonts w:ascii="Cambria Math" w:hAnsi="Cambria Math"/>
          </w:rPr>
          <m:t>α</m:t>
        </m:r>
      </m:oMath>
      <w:r w:rsidR="00C15282">
        <w:t xml:space="preserve"> and</w:t>
      </w:r>
      <m:oMath>
        <m:r>
          <w:rPr>
            <w:rFonts w:ascii="Cambria Math" w:hAnsi="Cambria Math"/>
          </w:rPr>
          <m:t>δ</m:t>
        </m:r>
      </m:oMath>
      <w:r w:rsidR="00C15282">
        <w:t xml:space="preserve">. </w:t>
      </w:r>
    </w:p>
    <w:p w14:paraId="06F34FB3" w14:textId="77777777" w:rsidR="00C15282" w:rsidRPr="00A50D14" w:rsidRDefault="00C15282" w:rsidP="00C15282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792D72CC" w14:textId="77777777" w:rsidR="00C15282" w:rsidRPr="00443701" w:rsidRDefault="00C15282" w:rsidP="00C15282">
      <w:pPr>
        <w:rPr>
          <w:color w:val="FF0000"/>
          <w:lang w:eastAsia="zh-CN"/>
        </w:rPr>
      </w:pPr>
      <w:bookmarkStart w:id="30" w:name="_Ref37085451"/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436FEC33" w14:textId="77777777" w:rsidR="00BE5A12" w:rsidRDefault="006341FE" w:rsidP="00BE5A12">
      <w:pPr>
        <w:pStyle w:val="Heading1"/>
        <w:jc w:val="both"/>
        <w:rPr>
          <w:lang w:eastAsia="zh-CN"/>
        </w:rPr>
      </w:pPr>
      <w:r>
        <w:rPr>
          <w:lang w:eastAsia="zh-CN"/>
        </w:rPr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0"/>
    </w:p>
    <w:p w14:paraId="3AA802F8" w14:textId="5F3B204C" w:rsidR="00A60B6F" w:rsidRPr="00BE5A12" w:rsidRDefault="00BE5A12" w:rsidP="00BE5A12">
      <w:r w:rsidRPr="00BE5A12">
        <w:t xml:space="preserve">For the </w:t>
      </w:r>
      <w:r>
        <w:t>remaining issues of low PAPR RS, the following two proposals are proposed.</w:t>
      </w:r>
    </w:p>
    <w:p w14:paraId="26743D1F" w14:textId="77777777" w:rsidR="00BE5A12" w:rsidRPr="004D1224" w:rsidRDefault="00BE5A12" w:rsidP="00BE5A12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t>Proposal 1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4D1224">
        <w:rPr>
          <w:b/>
          <w:i/>
          <w:iCs/>
        </w:rPr>
        <w:t>6.4.1.2.1.1</w:t>
      </w:r>
      <w:r w:rsidRPr="004D1224">
        <w:rPr>
          <w:b/>
          <w:i/>
          <w:iCs/>
          <w:lang w:eastAsia="zh-CN"/>
        </w:rPr>
        <w:t xml:space="preserve"> of </w:t>
      </w:r>
      <w:r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54599BD0" w14:textId="77777777" w:rsidR="00BE5A12" w:rsidRPr="00443701" w:rsidRDefault="00BE5A12" w:rsidP="00BE5A12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0CBB5454" w14:textId="77777777" w:rsidR="00BE5A12" w:rsidRPr="00436948" w:rsidRDefault="00BE5A12" w:rsidP="00BE5A12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099EE539" w14:textId="77777777" w:rsidR="00BE5A12" w:rsidRPr="006C36FF" w:rsidRDefault="00BE5A12" w:rsidP="00BE5A12">
      <w:pPr>
        <w:pStyle w:val="Heading6"/>
        <w:numPr>
          <w:ilvl w:val="0"/>
          <w:numId w:val="0"/>
        </w:numPr>
        <w:ind w:left="1152" w:hanging="1152"/>
      </w:pPr>
      <w:r>
        <w:t>6.4.1.2.1.1</w:t>
      </w:r>
      <w:r>
        <w:tab/>
        <w:t xml:space="preserve">Sequence generation </w:t>
      </w:r>
      <w:r w:rsidRPr="005176DC">
        <w:t>if tr</w:t>
      </w:r>
      <w:r>
        <w:t>ansform precoding is not enabled</w:t>
      </w:r>
    </w:p>
    <w:p w14:paraId="2FCC72DB" w14:textId="77777777" w:rsidR="00BE5A12" w:rsidRDefault="00BE5A12" w:rsidP="00BE5A12">
      <w:r>
        <w:t xml:space="preserve">If transform precoding is not enabled, the </w:t>
      </w:r>
      <w:proofErr w:type="spellStart"/>
      <w:r>
        <w:t>precoded</w:t>
      </w:r>
      <w:proofErr w:type="spellEnd"/>
      <w:r>
        <w:t xml:space="preserve"> phase-tracking reference signal for subcarrier </w:t>
      </w:r>
      <w:r w:rsidRPr="00764B3B">
        <w:rPr>
          <w:position w:val="-6"/>
        </w:rPr>
        <w:object w:dxaOrig="180" w:dyaOrig="260" w14:anchorId="55DA689E">
          <v:shape id="_x0000_i1043" type="#_x0000_t75" style="width:7.5pt;height:14.15pt" o:ole="">
            <v:imagedata r:id="rId19" o:title=""/>
          </v:shape>
          <o:OLEObject Type="Embed" ProgID="Equation.3" ShapeID="_x0000_i1043" DrawAspect="Content" ObjectID="_1648037634" r:id="rId54"/>
        </w:object>
      </w:r>
      <w:r>
        <w:t xml:space="preserve"> on layer </w:t>
      </w:r>
      <w:r w:rsidRPr="0069673D">
        <w:rPr>
          <w:position w:val="-10"/>
        </w:rPr>
        <w:object w:dxaOrig="180" w:dyaOrig="279" w14:anchorId="36EC6890">
          <v:shape id="_x0000_i1044" type="#_x0000_t75" style="width:7.5pt;height:14.15pt" o:ole="">
            <v:imagedata r:id="rId14" o:title=""/>
          </v:shape>
          <o:OLEObject Type="Embed" ProgID="Equation.3" ShapeID="_x0000_i1044" DrawAspect="Content" ObjectID="_1648037635" r:id="rId55"/>
        </w:object>
      </w:r>
      <w:r>
        <w:t xml:space="preserve"> is given by</w:t>
      </w:r>
    </w:p>
    <w:p w14:paraId="515F0969" w14:textId="77777777" w:rsidR="00BE5A12" w:rsidRDefault="00BE5A12" w:rsidP="00BE5A12">
      <w:pPr>
        <w:pStyle w:val="EQ"/>
        <w:jc w:val="center"/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if </m:t>
                  </m:r>
                  <m:r>
                    <w:rPr>
                      <w:rFonts w:ascii="Cambria Math" w:hAnsi="Cambria Math"/>
                    </w:rPr>
                    <m:t>j=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or </m:t>
                  </m:r>
                  <m:r>
                    <w:rPr>
                      <w:rFonts w:ascii="Cambria Math" w:hAnsi="Cambria Math"/>
                    </w:rPr>
                    <m:t>j=j"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</w:p>
    <w:p w14:paraId="45F8D06B" w14:textId="77777777" w:rsidR="00BE5A12" w:rsidRDefault="00BE5A12" w:rsidP="00BE5A12">
      <w:r>
        <w:t>where</w:t>
      </w:r>
    </w:p>
    <w:p w14:paraId="75607973" w14:textId="77777777" w:rsidR="00BE5A12" w:rsidRPr="005D6BD6" w:rsidRDefault="00BE5A12" w:rsidP="00BE5A12">
      <w:pPr>
        <w:pStyle w:val="B1"/>
      </w:pPr>
      <w:r>
        <w:t>-</w:t>
      </w:r>
      <w:r>
        <w:tab/>
      </w:r>
      <w:r w:rsidRPr="005D6BD6">
        <w:t xml:space="preserve">antenna ports </w:t>
      </w:r>
      <w:r>
        <w:rPr>
          <w:noProof/>
          <w:position w:val="-12"/>
        </w:rPr>
        <w:drawing>
          <wp:inline distT="0" distB="0" distL="0" distR="0" wp14:anchorId="5884E67E" wp14:editId="7D8B5513">
            <wp:extent cx="180975" cy="18097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654BA9EB" wp14:editId="22C28B7E">
            <wp:extent cx="459740" cy="180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associated with PT-RS transmission are given by clause 6.2.3 of [6, TS 38.214]</w:t>
      </w:r>
    </w:p>
    <w:p w14:paraId="11203627" w14:textId="77777777" w:rsidR="00BE5A12" w:rsidRPr="00436948" w:rsidRDefault="00BE5A12" w:rsidP="00BE5A12">
      <w:pPr>
        <w:ind w:firstLine="284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1C6E2290" wp14:editId="4830B438">
            <wp:extent cx="273685" cy="1809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</w:t>
      </w:r>
      <w:r>
        <w:rPr>
          <w:color w:val="FF0000"/>
        </w:rPr>
        <w:t xml:space="preserve">based on the CDM group index </w:t>
      </w:r>
      <m:oMath>
        <m:r>
          <w:rPr>
            <w:rFonts w:ascii="Cambria Math" w:hAnsi="Cambria Math"/>
            <w:color w:val="FF0000"/>
          </w:rPr>
          <m:t>λ</m:t>
        </m:r>
      </m:oMath>
      <w:r>
        <w:rPr>
          <w:color w:val="FF0000"/>
        </w:rPr>
        <w:t xml:space="preserve"> associated 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j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</m:sub>
        </m:sSub>
      </m:oMath>
      <w:r>
        <w:rPr>
          <w:color w:val="FF0000"/>
        </w:rPr>
        <w:t xml:space="preserve"> 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color w:val="FF0000"/>
        </w:rPr>
        <w:t> respectively.</w:t>
      </w:r>
    </w:p>
    <w:p w14:paraId="1BCA35EF" w14:textId="77777777" w:rsidR="00BE5A12" w:rsidRPr="00A50D14" w:rsidRDefault="00BE5A12" w:rsidP="00BE5A12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3783DB68" w14:textId="77777777" w:rsidR="00BE5A12" w:rsidRPr="00443701" w:rsidRDefault="00BE5A12" w:rsidP="00BE5A12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21B1EAB5" w14:textId="77777777" w:rsidR="00BE5A12" w:rsidRDefault="00BE5A12" w:rsidP="00BE5A12">
      <w:pPr>
        <w:rPr>
          <w:b/>
          <w:i/>
          <w:iCs/>
          <w:u w:val="single"/>
          <w:lang w:eastAsia="zh-CN"/>
        </w:rPr>
      </w:pPr>
    </w:p>
    <w:p w14:paraId="405B45F3" w14:textId="5A4845FD" w:rsidR="00BE5A12" w:rsidRPr="004D1224" w:rsidRDefault="00BE5A12" w:rsidP="00BE5A12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t xml:space="preserve">Proposal </w:t>
      </w:r>
      <w:r>
        <w:rPr>
          <w:b/>
          <w:i/>
          <w:iCs/>
          <w:u w:val="single"/>
          <w:lang w:eastAsia="zh-CN"/>
        </w:rPr>
        <w:t>2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323A65">
        <w:rPr>
          <w:b/>
          <w:bCs/>
        </w:rPr>
        <w:t>5.2.3</w:t>
      </w:r>
      <w:r w:rsidRPr="00323A65">
        <w:rPr>
          <w:b/>
          <w:bCs/>
          <w:i/>
          <w:iCs/>
          <w:lang w:eastAsia="zh-CN"/>
        </w:rPr>
        <w:t xml:space="preserve"> of</w:t>
      </w:r>
      <w:r w:rsidRPr="004D1224">
        <w:rPr>
          <w:b/>
          <w:i/>
          <w:iCs/>
          <w:lang w:eastAsia="zh-CN"/>
        </w:rPr>
        <w:t xml:space="preserve"> </w:t>
      </w:r>
      <w:r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08975BB7" w14:textId="77777777" w:rsidR="00BE5A12" w:rsidRPr="00443701" w:rsidRDefault="00BE5A12" w:rsidP="00BE5A12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31A62631" w14:textId="77777777" w:rsidR="00BE5A12" w:rsidRPr="00436948" w:rsidRDefault="00BE5A12" w:rsidP="00BE5A12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4E13EDCE" w14:textId="77777777" w:rsidR="00BE5A12" w:rsidRDefault="00BE5A12" w:rsidP="00BE5A12">
      <w:pPr>
        <w:pStyle w:val="Heading3"/>
        <w:numPr>
          <w:ilvl w:val="0"/>
          <w:numId w:val="0"/>
        </w:numPr>
        <w:ind w:left="720" w:hanging="720"/>
        <w:rPr>
          <w:rFonts w:eastAsia="Times New Roman" w:cs="Arial"/>
        </w:rPr>
      </w:pPr>
      <w:r>
        <w:rPr>
          <w:rFonts w:eastAsia="Times New Roman"/>
        </w:rPr>
        <w:t>5.2.3       Low-PAPR sequence generation type 2</w:t>
      </w:r>
    </w:p>
    <w:p w14:paraId="6D96E707" w14:textId="77777777" w:rsidR="00BE5A12" w:rsidRDefault="00BE5A12" w:rsidP="00BE5A12">
      <w:pPr>
        <w:rPr>
          <w:rFonts w:eastAsiaTheme="minorEastAsia"/>
        </w:rPr>
      </w:pPr>
      <w:r>
        <w:t>The low-PAPR sequence</w:t>
      </w:r>
      <m:oMath>
        <m:sSubSup>
          <m:sSubSup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r>
              <w:rPr>
                <w:rFonts w:ascii="Cambria Math" w:hAnsi="Cambria Math"/>
              </w:rPr>
              <m:t>(α,δ)</m:t>
            </m:r>
          </m:sup>
        </m:sSubSup>
        <m:d>
          <m:d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defined by a base sequence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according to </w:t>
      </w:r>
    </w:p>
    <w:p w14:paraId="5129E6A9" w14:textId="77777777" w:rsidR="00BE5A12" w:rsidRDefault="00F84C09" w:rsidP="00BE5A12">
      <w:pPr>
        <w:pStyle w:val="EQ"/>
      </w:pPr>
      <m:oMathPara>
        <m:oMath>
          <m:sSubSup>
            <m:sSubSupPr>
              <m:ctrlPr>
                <w:rPr>
                  <w:rFonts w:ascii="Cambria Math" w:eastAsiaTheme="minorEastAsia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color w:val="FF0000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jαn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          0≤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M</m:t>
          </m:r>
        </m:oMath>
      </m:oMathPara>
    </w:p>
    <w:p w14:paraId="4F82C99F" w14:textId="77777777" w:rsidR="00BE5A12" w:rsidRDefault="00BE5A12" w:rsidP="00BE5A12">
      <w:r>
        <w:lastRenderedPageBreak/>
        <w:t>where</w:t>
      </w:r>
      <m:oMath>
        <m:r>
          <w:rPr>
            <w:rFonts w:ascii="Cambria Math" w:hAnsi="Cambria Math"/>
          </w:rPr>
          <m:t>M=</m:t>
        </m:r>
        <m:f>
          <m:fPr>
            <m:type m:val="lin"/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Sup>
              <m:sSubSupPr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RB</m:t>
                </m:r>
              </m:sup>
            </m:sSubSup>
          </m:num>
          <m:den>
            <m:sSup>
              <m:sSupPr>
                <m:ctrlPr>
                  <w:rPr>
                    <w:rFonts w:ascii="Cambria Math" w:eastAsiaTheme="minorEastAsia" w:hAnsi="Cambria Math" w:cs="Calibri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δ</m:t>
                </m:r>
              </m:sup>
            </m:sSup>
          </m:den>
        </m:f>
      </m:oMath>
      <w:r>
        <w:rPr>
          <w:lang w:val="en-GB"/>
        </w:rPr>
        <w:t xml:space="preserve"> </w:t>
      </w:r>
      <w:r>
        <w:t>is the length of the sequence. Multiple sequences are defined from a single base sequence through different values of</w:t>
      </w:r>
      <m:oMath>
        <m:r>
          <w:rPr>
            <w:rFonts w:ascii="Cambria Math" w:hAnsi="Cambria Math"/>
          </w:rPr>
          <m:t>α</m:t>
        </m:r>
      </m:oMath>
      <w:r>
        <w:t xml:space="preserve"> and</w:t>
      </w:r>
      <m:oMath>
        <m:r>
          <w:rPr>
            <w:rFonts w:ascii="Cambria Math" w:hAnsi="Cambria Math"/>
          </w:rPr>
          <m:t>δ</m:t>
        </m:r>
      </m:oMath>
      <w:r>
        <w:t xml:space="preserve">. </w:t>
      </w:r>
    </w:p>
    <w:p w14:paraId="677DA5A3" w14:textId="77777777" w:rsidR="00BE5A12" w:rsidRPr="00A50D14" w:rsidRDefault="00BE5A12" w:rsidP="00BE5A12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231E20BB" w14:textId="77777777" w:rsidR="00BE5A12" w:rsidRPr="00BE5A12" w:rsidRDefault="00BE5A12" w:rsidP="00BE5A12"/>
    <w:p w14:paraId="432CC062" w14:textId="77777777" w:rsidR="00A60B6F" w:rsidRPr="00A60B6F" w:rsidRDefault="00A60B6F" w:rsidP="00A60B6F"/>
    <w:p w14:paraId="64099BEB" w14:textId="0594DB26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31" w:name="_Ref457730460"/>
      <w:bookmarkStart w:id="32" w:name="_Ref450735844"/>
      <w:bookmarkStart w:id="33" w:name="_Ref450342757"/>
    </w:p>
    <w:p w14:paraId="6A5FA839" w14:textId="42DEF99A" w:rsidR="00BE53BF" w:rsidRPr="00487100" w:rsidRDefault="00BE53BF" w:rsidP="00BE53B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34" w:name="_Ref32439522"/>
      <w:bookmarkEnd w:id="31"/>
      <w:bookmarkEnd w:id="32"/>
      <w:bookmarkEnd w:id="33"/>
      <w:r w:rsidRPr="00C41E0C">
        <w:rPr>
          <w:szCs w:val="20"/>
          <w:lang w:val="en-GB"/>
        </w:rPr>
        <w:t xml:space="preserve">3GPP TSG RAN </w:t>
      </w:r>
      <w:r w:rsidR="00175C4F">
        <w:rPr>
          <w:szCs w:val="20"/>
          <w:lang w:val="en-GB"/>
        </w:rPr>
        <w:t xml:space="preserve">WG1 </w:t>
      </w:r>
      <w:r w:rsidRPr="00C41E0C">
        <w:rPr>
          <w:szCs w:val="20"/>
          <w:lang w:val="en-GB"/>
        </w:rPr>
        <w:t>Meeting #</w:t>
      </w:r>
      <w:r w:rsidR="00873195">
        <w:rPr>
          <w:szCs w:val="20"/>
          <w:lang w:val="en-GB"/>
        </w:rPr>
        <w:t>9</w:t>
      </w:r>
      <w:r w:rsidR="00487100">
        <w:rPr>
          <w:szCs w:val="20"/>
          <w:lang w:val="en-GB"/>
        </w:rPr>
        <w:t>9</w:t>
      </w:r>
      <w:r w:rsidRPr="00F431BB">
        <w:rPr>
          <w:szCs w:val="20"/>
          <w:lang w:val="en-GB"/>
        </w:rPr>
        <w:t>, “</w:t>
      </w:r>
      <w:r w:rsidR="00A00CBF">
        <w:rPr>
          <w:szCs w:val="20"/>
          <w:lang w:val="en-GB"/>
        </w:rPr>
        <w:t xml:space="preserve">RAN1 </w:t>
      </w:r>
      <w:r w:rsidR="003A7424">
        <w:rPr>
          <w:szCs w:val="20"/>
          <w:lang w:val="en-GB"/>
        </w:rPr>
        <w:t>Chairman’s notes</w:t>
      </w:r>
      <w:r w:rsidRPr="00873195">
        <w:rPr>
          <w:szCs w:val="20"/>
          <w:lang w:val="en-GB"/>
        </w:rPr>
        <w:t xml:space="preserve">,” </w:t>
      </w:r>
      <w:r w:rsidR="00487100">
        <w:t>Reno</w:t>
      </w:r>
      <w:r w:rsidR="00873195" w:rsidRPr="00873195">
        <w:t xml:space="preserve">, </w:t>
      </w:r>
      <w:r w:rsidR="00487100">
        <w:t>USA</w:t>
      </w:r>
      <w:r w:rsidR="00873195" w:rsidRPr="00873195">
        <w:t xml:space="preserve">, </w:t>
      </w:r>
      <w:r w:rsidR="00487100" w:rsidRPr="00487100">
        <w:t>November 18th – 22nd</w:t>
      </w:r>
      <w:r w:rsidR="00873195" w:rsidRPr="00873195">
        <w:t>, 201</w:t>
      </w:r>
      <w:r w:rsidR="00487100">
        <w:t>9</w:t>
      </w:r>
      <w:r w:rsidR="00F175F2">
        <w:t>.</w:t>
      </w:r>
      <w:bookmarkEnd w:id="34"/>
    </w:p>
    <w:p w14:paraId="11860D76" w14:textId="77777777" w:rsidR="00F175F2" w:rsidRPr="002D533E" w:rsidRDefault="00F175F2" w:rsidP="00F175F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p w14:paraId="59A988E0" w14:textId="77777777" w:rsidR="00BE53BF" w:rsidRPr="00741CC3" w:rsidRDefault="00BE53BF" w:rsidP="0087319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sectPr w:rsidR="00BE53BF" w:rsidRPr="00741CC3" w:rsidSect="00671B4F">
      <w:headerReference w:type="even" r:id="rId56"/>
      <w:footerReference w:type="even" r:id="rId57"/>
      <w:footerReference w:type="default" r:id="rId5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D8898" w14:textId="77777777" w:rsidR="00F84C09" w:rsidRDefault="00F84C09">
      <w:r>
        <w:separator/>
      </w:r>
    </w:p>
  </w:endnote>
  <w:endnote w:type="continuationSeparator" w:id="0">
    <w:p w14:paraId="60737E87" w14:textId="77777777" w:rsidR="00F84C09" w:rsidRDefault="00F84C09">
      <w:r>
        <w:continuationSeparator/>
      </w:r>
    </w:p>
  </w:endnote>
  <w:endnote w:type="continuationNotice" w:id="1">
    <w:p w14:paraId="5FB3C3B6" w14:textId="77777777" w:rsidR="00F84C09" w:rsidRDefault="00F84C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F70845" w:rsidRDefault="00F708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70845" w:rsidRDefault="00F708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277911F3" w:rsidR="00F70845" w:rsidRDefault="00F708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C4E8D" w14:textId="77777777" w:rsidR="00F84C09" w:rsidRDefault="00F84C09">
      <w:r>
        <w:separator/>
      </w:r>
    </w:p>
  </w:footnote>
  <w:footnote w:type="continuationSeparator" w:id="0">
    <w:p w14:paraId="2E23D319" w14:textId="77777777" w:rsidR="00F84C09" w:rsidRDefault="00F84C09">
      <w:r>
        <w:continuationSeparator/>
      </w:r>
    </w:p>
  </w:footnote>
  <w:footnote w:type="continuationNotice" w:id="1">
    <w:p w14:paraId="016CC9E0" w14:textId="77777777" w:rsidR="00F84C09" w:rsidRDefault="00F84C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F70845" w:rsidRDefault="00F70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617DE"/>
    <w:multiLevelType w:val="hybridMultilevel"/>
    <w:tmpl w:val="B61E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6"/>
  </w:num>
  <w:num w:numId="6">
    <w:abstractNumId w:val="34"/>
  </w:num>
  <w:num w:numId="7">
    <w:abstractNumId w:val="18"/>
  </w:num>
  <w:num w:numId="8">
    <w:abstractNumId w:val="16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31"/>
  </w:num>
  <w:num w:numId="14">
    <w:abstractNumId w:val="7"/>
  </w:num>
  <w:num w:numId="15">
    <w:abstractNumId w:val="22"/>
  </w:num>
  <w:num w:numId="16">
    <w:abstractNumId w:val="13"/>
  </w:num>
  <w:num w:numId="17">
    <w:abstractNumId w:val="30"/>
  </w:num>
  <w:num w:numId="18">
    <w:abstractNumId w:val="29"/>
  </w:num>
  <w:num w:numId="19">
    <w:abstractNumId w:val="4"/>
  </w:num>
  <w:num w:numId="20">
    <w:abstractNumId w:val="3"/>
  </w:num>
  <w:num w:numId="21">
    <w:abstractNumId w:val="6"/>
  </w:num>
  <w:num w:numId="22">
    <w:abstractNumId w:val="32"/>
  </w:num>
  <w:num w:numId="23">
    <w:abstractNumId w:val="2"/>
  </w:num>
  <w:num w:numId="24">
    <w:abstractNumId w:val="24"/>
  </w:num>
  <w:num w:numId="25">
    <w:abstractNumId w:val="9"/>
  </w:num>
  <w:num w:numId="26">
    <w:abstractNumId w:val="11"/>
  </w:num>
  <w:num w:numId="27">
    <w:abstractNumId w:val="19"/>
  </w:num>
  <w:num w:numId="28">
    <w:abstractNumId w:val="20"/>
  </w:num>
  <w:num w:numId="29">
    <w:abstractNumId w:val="14"/>
  </w:num>
  <w:num w:numId="30">
    <w:abstractNumId w:val="3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5"/>
  </w:num>
  <w:num w:numId="35">
    <w:abstractNumId w:val="8"/>
  </w:num>
  <w:num w:numId="36">
    <w:abstractNumId w:val="33"/>
  </w:num>
  <w:num w:numId="37">
    <w:abstractNumId w:val="37"/>
  </w:num>
  <w:num w:numId="38">
    <w:abstractNumId w:val="28"/>
  </w:num>
  <w:num w:numId="39">
    <w:abstractNumId w:val="33"/>
  </w:num>
  <w:num w:numId="40">
    <w:abstractNumId w:val="27"/>
  </w:num>
  <w:num w:numId="41">
    <w:abstractNumId w:val="25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</w:num>
  <w:num w:numId="44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7C3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A65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65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224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2B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6FF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6CC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B6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A12"/>
    <w:rsid w:val="00BE5C7E"/>
    <w:rsid w:val="00BE5CD9"/>
    <w:rsid w:val="00BE620C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282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98C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700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4EF5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27ED0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9D7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7A6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7B7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C09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uiPriority w:val="99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paragraph" w:customStyle="1" w:styleId="RAN1bullet3">
    <w:name w:val="RAN1 bullet3"/>
    <w:basedOn w:val="Normal"/>
    <w:qFormat/>
    <w:rsid w:val="006C36FF"/>
    <w:pPr>
      <w:numPr>
        <w:ilvl w:val="2"/>
        <w:numId w:val="4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6.wmf"/><Relationship Id="rId39" Type="http://schemas.openxmlformats.org/officeDocument/2006/relationships/oleObject" Target="embeddings/oleObject11.bin"/><Relationship Id="rId21" Type="http://schemas.openxmlformats.org/officeDocument/2006/relationships/image" Target="media/image20.wmf"/><Relationship Id="rId34" Type="http://schemas.openxmlformats.org/officeDocument/2006/relationships/image" Target="media/image10.wmf"/><Relationship Id="rId42" Type="http://schemas.openxmlformats.org/officeDocument/2006/relationships/image" Target="media/image90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2.wmf"/><Relationship Id="rId55" Type="http://schemas.openxmlformats.org/officeDocument/2006/relationships/oleObject" Target="embeddings/oleObject20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50.wmf"/><Relationship Id="rId33" Type="http://schemas.openxmlformats.org/officeDocument/2006/relationships/oleObject" Target="embeddings/oleObject8.bin"/><Relationship Id="rId38" Type="http://schemas.openxmlformats.org/officeDocument/2006/relationships/image" Target="media/image70.wmf"/><Relationship Id="rId46" Type="http://schemas.openxmlformats.org/officeDocument/2006/relationships/oleObject" Target="embeddings/oleObject15.bin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0.wmf"/><Relationship Id="rId32" Type="http://schemas.openxmlformats.org/officeDocument/2006/relationships/image" Target="media/image9.wmf"/><Relationship Id="rId37" Type="http://schemas.openxmlformats.org/officeDocument/2006/relationships/oleObject" Target="embeddings/oleObject10.bin"/><Relationship Id="rId40" Type="http://schemas.openxmlformats.org/officeDocument/2006/relationships/image" Target="media/image80.wmf"/><Relationship Id="rId45" Type="http://schemas.openxmlformats.org/officeDocument/2006/relationships/oleObject" Target="embeddings/oleObject14.bin"/><Relationship Id="rId53" Type="http://schemas.openxmlformats.org/officeDocument/2006/relationships/image" Target="media/image120.wmf"/><Relationship Id="rId58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30.wmf"/><Relationship Id="rId28" Type="http://schemas.openxmlformats.org/officeDocument/2006/relationships/image" Target="media/image7.wmf"/><Relationship Id="rId36" Type="http://schemas.openxmlformats.org/officeDocument/2006/relationships/image" Target="media/image60.wmf"/><Relationship Id="rId49" Type="http://schemas.openxmlformats.org/officeDocument/2006/relationships/oleObject" Target="embeddings/oleObject17.bin"/><Relationship Id="rId57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13.wmf"/><Relationship Id="rId31" Type="http://schemas.openxmlformats.org/officeDocument/2006/relationships/oleObject" Target="embeddings/oleObject7.bin"/><Relationship Id="rId44" Type="http://schemas.openxmlformats.org/officeDocument/2006/relationships/image" Target="media/image100.wmf"/><Relationship Id="rId52" Type="http://schemas.openxmlformats.org/officeDocument/2006/relationships/oleObject" Target="embeddings/oleObject18.bin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image" Target="media/image8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1.wmf"/><Relationship Id="rId56" Type="http://schemas.openxmlformats.org/officeDocument/2006/relationships/header" Target="header1.xml"/><Relationship Id="rId8" Type="http://schemas.openxmlformats.org/officeDocument/2006/relationships/settings" Target="settings.xml"/><Relationship Id="rId51" Type="http://schemas.openxmlformats.org/officeDocument/2006/relationships/image" Target="media/image110.wmf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HR33RHYHUWRF-4-16659</_dlc_DocId>
    <_dlc_DocIdUrl xmlns="c06861ca-3f08-4d07-bff7-bb15bac121f4">
      <Url>https://projects.qualcomm.com/sites/pentari/_layouts/15/DocIdRedir.aspx?ID=HR33RHYHUWRF-4-16659</Url>
      <Description>HR33RHYHUWRF-4-16659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0142B0-870C-498E-84E5-4F126CB7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22</cp:revision>
  <cp:lastPrinted>2018-02-15T07:29:00Z</cp:lastPrinted>
  <dcterms:created xsi:type="dcterms:W3CDTF">2020-02-14T22:27:00Z</dcterms:created>
  <dcterms:modified xsi:type="dcterms:W3CDTF">2020-04-10T22:04:00Z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080921d9-5145-499a-bfaa-ade9546dda36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